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6AC2" w14:textId="357B8E3F" w:rsidR="00674E3C" w:rsidRPr="00AF629B" w:rsidRDefault="00674E3C" w:rsidP="00674E3C">
      <w:pPr>
        <w:pStyle w:val="CRCoverPage"/>
        <w:outlineLvl w:val="0"/>
        <w:rPr>
          <w:b/>
          <w:noProof/>
          <w:sz w:val="24"/>
        </w:rPr>
      </w:pPr>
      <w:r w:rsidRPr="00AF629B">
        <w:rPr>
          <w:b/>
          <w:noProof/>
          <w:sz w:val="24"/>
        </w:rPr>
        <w:t>3GPP TSG-RAN WG4 Meeting # 10</w:t>
      </w:r>
      <w:r>
        <w:rPr>
          <w:b/>
          <w:noProof/>
          <w:sz w:val="24"/>
        </w:rPr>
        <w:t>6-bis-e</w:t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Pr="00AF629B">
        <w:rPr>
          <w:b/>
          <w:noProof/>
          <w:sz w:val="24"/>
        </w:rPr>
        <w:tab/>
      </w:r>
      <w:r w:rsidR="00EE0C36" w:rsidRPr="00EE0C36">
        <w:rPr>
          <w:b/>
          <w:noProof/>
          <w:sz w:val="24"/>
        </w:rPr>
        <w:t>R4-2305634</w:t>
      </w:r>
    </w:p>
    <w:p w14:paraId="51359055" w14:textId="77777777" w:rsidR="00674E3C" w:rsidRPr="006B30DF" w:rsidRDefault="00674E3C" w:rsidP="00674E3C">
      <w:pPr>
        <w:spacing w:after="120"/>
        <w:ind w:left="1985" w:hanging="1985"/>
        <w:rPr>
          <w:rFonts w:cs="Arial"/>
          <w:b/>
          <w:lang w:val="en-US"/>
        </w:rPr>
      </w:pPr>
      <w:r w:rsidRPr="005E5D3E">
        <w:rPr>
          <w:b/>
          <w:noProof/>
          <w:sz w:val="24"/>
        </w:rPr>
        <w:t>Electronic Meeting</w:t>
      </w:r>
      <w:r w:rsidRPr="00AF629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AF629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>26</w:t>
      </w:r>
      <w:r w:rsidRPr="005E5D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April</w:t>
      </w:r>
      <w:r w:rsidRPr="00AF629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730545E8" w14:textId="4D142535" w:rsidR="001F6272" w:rsidRPr="006B30DF" w:rsidRDefault="001F6272" w:rsidP="0010726C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  <w:r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70FAB14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F387C" w:rsidRPr="006F387C">
        <w:rPr>
          <w:rFonts w:cs="Arial"/>
          <w:sz w:val="22"/>
          <w:szCs w:val="22"/>
          <w:lang w:val="en-US"/>
        </w:rPr>
        <w:t>RF spec impact for MPR reduction scheme</w:t>
      </w:r>
    </w:p>
    <w:p w14:paraId="51BD89B7" w14:textId="4486CD73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25484F">
        <w:rPr>
          <w:rFonts w:cs="Arial"/>
          <w:sz w:val="22"/>
          <w:szCs w:val="22"/>
          <w:lang w:val="en-US"/>
        </w:rPr>
        <w:t>5</w:t>
      </w:r>
      <w:r w:rsidR="000639E4">
        <w:rPr>
          <w:rFonts w:cs="Arial"/>
          <w:sz w:val="22"/>
          <w:szCs w:val="22"/>
          <w:lang w:val="en-US"/>
        </w:rPr>
        <w:t>.2</w:t>
      </w:r>
      <w:r w:rsidR="0025484F">
        <w:rPr>
          <w:rFonts w:cs="Arial"/>
          <w:sz w:val="22"/>
          <w:szCs w:val="22"/>
          <w:lang w:val="en-US"/>
        </w:rPr>
        <w:t>8</w:t>
      </w:r>
      <w:r w:rsidR="000639E4">
        <w:rPr>
          <w:rFonts w:cs="Arial"/>
          <w:sz w:val="22"/>
          <w:szCs w:val="22"/>
          <w:lang w:val="en-US"/>
        </w:rPr>
        <w:t>.2.5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220F228C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</w:t>
      </w:r>
      <w:r w:rsidR="00AD09C9">
        <w:t>view on the potential RF spec impact based on simulation results</w:t>
      </w:r>
      <w:r w:rsidR="00454AD9">
        <w:t>.</w:t>
      </w:r>
      <w:r w:rsidRPr="009C415B">
        <w:t xml:space="preserve">  </w:t>
      </w:r>
    </w:p>
    <w:p w14:paraId="51BE1BFC" w14:textId="58604A3E" w:rsidR="00680BEC" w:rsidRDefault="00DC670C" w:rsidP="008B3B96">
      <w:pPr>
        <w:pStyle w:val="Heading1"/>
      </w:pPr>
      <w:r w:rsidRPr="00F102E6">
        <w:t>Discussion</w:t>
      </w:r>
    </w:p>
    <w:p w14:paraId="469B9130" w14:textId="063DC464" w:rsidR="000D6135" w:rsidRDefault="00952F33" w:rsidP="00AD09C9">
      <w:pPr>
        <w:pStyle w:val="Heading2"/>
      </w:pPr>
      <w:r>
        <w:t xml:space="preserve">MPR reduction </w:t>
      </w:r>
      <w:bookmarkStart w:id="0" w:name="_Ref115159812"/>
      <w:r w:rsidR="00AD09C9">
        <w:t>scheme</w:t>
      </w:r>
    </w:p>
    <w:p w14:paraId="19436F52" w14:textId="00478B74" w:rsidR="007C4582" w:rsidRDefault="00AD09C9" w:rsidP="00AD09C9">
      <w:r>
        <w:t xml:space="preserve">Based on the </w:t>
      </w:r>
      <w:r w:rsidR="00C6164C">
        <w:t xml:space="preserve">observations in our companion </w:t>
      </w:r>
      <w:r>
        <w:t>simulation result of transparent and non-transparent scheme</w:t>
      </w:r>
      <w:r w:rsidR="00C6164C">
        <w:t xml:space="preserve"> [2][3]</w:t>
      </w:r>
      <w:r>
        <w:t xml:space="preserve">, </w:t>
      </w:r>
      <w:r w:rsidR="00C6164C">
        <w:t xml:space="preserve">Table 1 is listed the net gain comparison between </w:t>
      </w:r>
      <w:r w:rsidR="009239C9">
        <w:t xml:space="preserve">these schemes. It can be observed that the transparent schemes performs </w:t>
      </w:r>
      <w:r w:rsidR="00982B92">
        <w:t xml:space="preserve">similarly with non-transparent schemes in most of case. </w:t>
      </w:r>
    </w:p>
    <w:p w14:paraId="28D40C30" w14:textId="616B166F" w:rsidR="00C6164C" w:rsidRDefault="00C6164C" w:rsidP="00AD09C9">
      <w:r>
        <w:t xml:space="preserve">Table 1: Net gain comparison for transparent and non-transparent schemes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49"/>
        <w:gridCol w:w="2097"/>
        <w:gridCol w:w="2097"/>
        <w:gridCol w:w="1756"/>
        <w:gridCol w:w="1756"/>
      </w:tblGrid>
      <w:tr w:rsidR="008B2E02" w14:paraId="42C74697" w14:textId="77777777">
        <w:tc>
          <w:tcPr>
            <w:tcW w:w="2149" w:type="dxa"/>
          </w:tcPr>
          <w:p w14:paraId="1036BDB2" w14:textId="77777777" w:rsidR="008B2E02" w:rsidRDefault="008B2E02" w:rsidP="00AD09C9"/>
        </w:tc>
        <w:tc>
          <w:tcPr>
            <w:tcW w:w="4194" w:type="dxa"/>
            <w:gridSpan w:val="2"/>
          </w:tcPr>
          <w:p w14:paraId="7B2B98D4" w14:textId="5E395A01" w:rsidR="008B2E02" w:rsidRDefault="008B2E02" w:rsidP="00AD09C9">
            <w:r>
              <w:t>Without power boosting</w:t>
            </w:r>
          </w:p>
        </w:tc>
        <w:tc>
          <w:tcPr>
            <w:tcW w:w="3512" w:type="dxa"/>
            <w:gridSpan w:val="2"/>
          </w:tcPr>
          <w:p w14:paraId="6BF2201F" w14:textId="2E055CE9" w:rsidR="008B2E02" w:rsidRDefault="008B2E02" w:rsidP="00AD09C9">
            <w:r>
              <w:t>With power boosting</w:t>
            </w:r>
          </w:p>
        </w:tc>
      </w:tr>
      <w:tr w:rsidR="00C669C6" w14:paraId="45AFC15F" w14:textId="78E23B55" w:rsidTr="00C81889">
        <w:tc>
          <w:tcPr>
            <w:tcW w:w="2149" w:type="dxa"/>
          </w:tcPr>
          <w:p w14:paraId="11FBB315" w14:textId="77777777" w:rsidR="00C669C6" w:rsidRDefault="00C669C6" w:rsidP="00AD09C9"/>
        </w:tc>
        <w:tc>
          <w:tcPr>
            <w:tcW w:w="2097" w:type="dxa"/>
          </w:tcPr>
          <w:p w14:paraId="0011DE89" w14:textId="21B01673" w:rsidR="00C669C6" w:rsidRDefault="008B2E02" w:rsidP="00AD09C9">
            <w:r>
              <w:t>Transparent schemes</w:t>
            </w:r>
          </w:p>
        </w:tc>
        <w:tc>
          <w:tcPr>
            <w:tcW w:w="2097" w:type="dxa"/>
          </w:tcPr>
          <w:p w14:paraId="4892E032" w14:textId="56A055C2" w:rsidR="00C669C6" w:rsidRDefault="008B2E02" w:rsidP="00AD09C9">
            <w:r>
              <w:t>Non-transparent schemes</w:t>
            </w:r>
          </w:p>
        </w:tc>
        <w:tc>
          <w:tcPr>
            <w:tcW w:w="1756" w:type="dxa"/>
          </w:tcPr>
          <w:p w14:paraId="77071AF4" w14:textId="68A83C08" w:rsidR="00C669C6" w:rsidRDefault="008B2E02" w:rsidP="00AD09C9">
            <w:r>
              <w:t>Transparent schemes</w:t>
            </w:r>
          </w:p>
        </w:tc>
        <w:tc>
          <w:tcPr>
            <w:tcW w:w="1756" w:type="dxa"/>
          </w:tcPr>
          <w:p w14:paraId="1A0B27BD" w14:textId="5B180C3F" w:rsidR="00C669C6" w:rsidRDefault="008B2E02" w:rsidP="00AD09C9">
            <w:r>
              <w:t>Non-transparent schemes</w:t>
            </w:r>
          </w:p>
        </w:tc>
      </w:tr>
      <w:tr w:rsidR="00C669C6" w14:paraId="653C338B" w14:textId="1320BE25" w:rsidTr="00C81889">
        <w:tc>
          <w:tcPr>
            <w:tcW w:w="2149" w:type="dxa"/>
          </w:tcPr>
          <w:p w14:paraId="029A2D83" w14:textId="55B4B363" w:rsidR="00C669C6" w:rsidRDefault="00C669C6" w:rsidP="00AD09C9">
            <w:r>
              <w:t>Inner allocation with small RB size and lower MCS</w:t>
            </w:r>
          </w:p>
        </w:tc>
        <w:tc>
          <w:tcPr>
            <w:tcW w:w="2097" w:type="dxa"/>
          </w:tcPr>
          <w:p w14:paraId="6FD09F74" w14:textId="2102D8E9" w:rsidR="00C669C6" w:rsidRDefault="00603975" w:rsidP="00AD09C9">
            <w:r>
              <w:t>No gain</w:t>
            </w:r>
          </w:p>
        </w:tc>
        <w:tc>
          <w:tcPr>
            <w:tcW w:w="2097" w:type="dxa"/>
          </w:tcPr>
          <w:p w14:paraId="31820D12" w14:textId="543C2E74" w:rsidR="00C669C6" w:rsidRDefault="00603975" w:rsidP="00AD09C9">
            <w:r>
              <w:t>No gain</w:t>
            </w:r>
          </w:p>
        </w:tc>
        <w:tc>
          <w:tcPr>
            <w:tcW w:w="1756" w:type="dxa"/>
          </w:tcPr>
          <w:p w14:paraId="73E08A3A" w14:textId="2C737D18" w:rsidR="00C669C6" w:rsidRDefault="00603975" w:rsidP="00AD09C9">
            <w:r>
              <w:t>No gain</w:t>
            </w:r>
          </w:p>
        </w:tc>
        <w:tc>
          <w:tcPr>
            <w:tcW w:w="1756" w:type="dxa"/>
          </w:tcPr>
          <w:p w14:paraId="6A2B43A4" w14:textId="5D1A4C6B" w:rsidR="00C669C6" w:rsidRDefault="00603975" w:rsidP="00AD09C9">
            <w:r>
              <w:t>No gain</w:t>
            </w:r>
          </w:p>
        </w:tc>
      </w:tr>
      <w:tr w:rsidR="00C669C6" w14:paraId="518AC038" w14:textId="507CD8BE" w:rsidTr="00C81889">
        <w:tc>
          <w:tcPr>
            <w:tcW w:w="2149" w:type="dxa"/>
          </w:tcPr>
          <w:p w14:paraId="51924AB0" w14:textId="157E3413" w:rsidR="00C669C6" w:rsidRDefault="00C669C6" w:rsidP="00AD09C9">
            <w:r>
              <w:t>Inner allocation with bigger RB size and lower MCS</w:t>
            </w:r>
          </w:p>
        </w:tc>
        <w:tc>
          <w:tcPr>
            <w:tcW w:w="2097" w:type="dxa"/>
          </w:tcPr>
          <w:p w14:paraId="7448310E" w14:textId="461EF175" w:rsidR="00C669C6" w:rsidRDefault="00371592" w:rsidP="00AD09C9">
            <w:r>
              <w:t>0.5dB to 1 dB</w:t>
            </w:r>
          </w:p>
        </w:tc>
        <w:tc>
          <w:tcPr>
            <w:tcW w:w="2097" w:type="dxa"/>
          </w:tcPr>
          <w:p w14:paraId="108ECE3D" w14:textId="1A3810C5" w:rsidR="00C669C6" w:rsidRDefault="00BF0EDA" w:rsidP="00AD09C9">
            <w:r>
              <w:t>0.5dB to 1 dB</w:t>
            </w:r>
          </w:p>
        </w:tc>
        <w:tc>
          <w:tcPr>
            <w:tcW w:w="1756" w:type="dxa"/>
          </w:tcPr>
          <w:p w14:paraId="19B50AE0" w14:textId="529832D4" w:rsidR="00C669C6" w:rsidRDefault="005A4625" w:rsidP="00AD09C9">
            <w:r>
              <w:t>0.5 -1.7 dB</w:t>
            </w:r>
          </w:p>
        </w:tc>
        <w:tc>
          <w:tcPr>
            <w:tcW w:w="1756" w:type="dxa"/>
          </w:tcPr>
          <w:p w14:paraId="6093D247" w14:textId="0710D417" w:rsidR="00C669C6" w:rsidRDefault="0080209B" w:rsidP="00AD09C9">
            <w:r>
              <w:t>1dB- 2dB</w:t>
            </w:r>
          </w:p>
        </w:tc>
      </w:tr>
      <w:tr w:rsidR="00AC697A" w14:paraId="38194949" w14:textId="0636DDFF" w:rsidTr="00C81889">
        <w:tc>
          <w:tcPr>
            <w:tcW w:w="2149" w:type="dxa"/>
          </w:tcPr>
          <w:p w14:paraId="52FCF7D0" w14:textId="371B792A" w:rsidR="00AC697A" w:rsidRDefault="00AC697A" w:rsidP="00AC697A">
            <w:r>
              <w:t>Inner allocation with small RB size and higher MCS</w:t>
            </w:r>
          </w:p>
        </w:tc>
        <w:tc>
          <w:tcPr>
            <w:tcW w:w="2097" w:type="dxa"/>
          </w:tcPr>
          <w:p w14:paraId="4DBBCDBD" w14:textId="68CAA328" w:rsidR="00AC697A" w:rsidRDefault="00AC697A" w:rsidP="00AC697A">
            <w:r>
              <w:t>No gain</w:t>
            </w:r>
          </w:p>
        </w:tc>
        <w:tc>
          <w:tcPr>
            <w:tcW w:w="2097" w:type="dxa"/>
          </w:tcPr>
          <w:p w14:paraId="38D0AA12" w14:textId="40E22C85" w:rsidR="00AC697A" w:rsidRDefault="00AC697A" w:rsidP="00AC697A">
            <w:r>
              <w:t>No gain</w:t>
            </w:r>
          </w:p>
        </w:tc>
        <w:tc>
          <w:tcPr>
            <w:tcW w:w="1756" w:type="dxa"/>
          </w:tcPr>
          <w:p w14:paraId="3E2CA89B" w14:textId="3FD2AEE0" w:rsidR="00AC697A" w:rsidRDefault="00AC697A" w:rsidP="00AC697A">
            <w:r>
              <w:t>No gain</w:t>
            </w:r>
          </w:p>
        </w:tc>
        <w:tc>
          <w:tcPr>
            <w:tcW w:w="1756" w:type="dxa"/>
          </w:tcPr>
          <w:p w14:paraId="01EF21A9" w14:textId="108BA8EF" w:rsidR="00AC697A" w:rsidRDefault="00AC697A" w:rsidP="00AC697A">
            <w:r>
              <w:t>No gain</w:t>
            </w:r>
          </w:p>
        </w:tc>
      </w:tr>
      <w:tr w:rsidR="00C669C6" w14:paraId="6D6D1DCC" w14:textId="3C39FAED" w:rsidTr="00C81889">
        <w:tc>
          <w:tcPr>
            <w:tcW w:w="2149" w:type="dxa"/>
          </w:tcPr>
          <w:p w14:paraId="3D1D39B4" w14:textId="06DE6626" w:rsidR="00C669C6" w:rsidRDefault="00C669C6" w:rsidP="00C669C6">
            <w:r>
              <w:t>Inner allocation with bigger RB size and higher MCS</w:t>
            </w:r>
          </w:p>
        </w:tc>
        <w:tc>
          <w:tcPr>
            <w:tcW w:w="2097" w:type="dxa"/>
          </w:tcPr>
          <w:p w14:paraId="253B9379" w14:textId="1326E411" w:rsidR="00C669C6" w:rsidRDefault="00730E62" w:rsidP="00C669C6">
            <w:r>
              <w:t>No gain</w:t>
            </w:r>
          </w:p>
        </w:tc>
        <w:tc>
          <w:tcPr>
            <w:tcW w:w="2097" w:type="dxa"/>
          </w:tcPr>
          <w:p w14:paraId="79953DB4" w14:textId="41E281F4" w:rsidR="00C669C6" w:rsidRDefault="00C06775" w:rsidP="00C669C6">
            <w:r>
              <w:t>No gain</w:t>
            </w:r>
          </w:p>
        </w:tc>
        <w:tc>
          <w:tcPr>
            <w:tcW w:w="1756" w:type="dxa"/>
          </w:tcPr>
          <w:p w14:paraId="25D1807E" w14:textId="467E3987" w:rsidR="00C669C6" w:rsidRDefault="004A4092" w:rsidP="00C669C6">
            <w:r>
              <w:t>0.5 -1 dB</w:t>
            </w:r>
          </w:p>
        </w:tc>
        <w:tc>
          <w:tcPr>
            <w:tcW w:w="1756" w:type="dxa"/>
          </w:tcPr>
          <w:p w14:paraId="175C27B3" w14:textId="4BEED6F3" w:rsidR="00C669C6" w:rsidRDefault="00265EF7" w:rsidP="00C669C6">
            <w:r w:rsidRPr="00265EF7">
              <w:t xml:space="preserve"> 0.2 dB to 1 dB</w:t>
            </w:r>
          </w:p>
        </w:tc>
      </w:tr>
      <w:tr w:rsidR="00C669C6" w14:paraId="07B59746" w14:textId="287334FC" w:rsidTr="00C81889">
        <w:tc>
          <w:tcPr>
            <w:tcW w:w="2149" w:type="dxa"/>
          </w:tcPr>
          <w:p w14:paraId="0E1CFB3F" w14:textId="5C6EED51" w:rsidR="00C669C6" w:rsidRDefault="00C669C6" w:rsidP="00C669C6">
            <w:r>
              <w:t>Outer allocation with lower MCS</w:t>
            </w:r>
          </w:p>
        </w:tc>
        <w:tc>
          <w:tcPr>
            <w:tcW w:w="2097" w:type="dxa"/>
          </w:tcPr>
          <w:p w14:paraId="08DF552A" w14:textId="4EB5554E" w:rsidR="00C669C6" w:rsidRDefault="00413960" w:rsidP="00C669C6">
            <w:r>
              <w:t>0.5 dB  -1 dB</w:t>
            </w:r>
          </w:p>
        </w:tc>
        <w:tc>
          <w:tcPr>
            <w:tcW w:w="2097" w:type="dxa"/>
          </w:tcPr>
          <w:p w14:paraId="7AD2E55A" w14:textId="74306816" w:rsidR="00C669C6" w:rsidRDefault="00C83CA5" w:rsidP="00C669C6">
            <w:r>
              <w:t>0.5 – 1 dB</w:t>
            </w:r>
          </w:p>
        </w:tc>
        <w:tc>
          <w:tcPr>
            <w:tcW w:w="1756" w:type="dxa"/>
          </w:tcPr>
          <w:p w14:paraId="7C5D38D5" w14:textId="20489FE3" w:rsidR="00C669C6" w:rsidRDefault="00542448" w:rsidP="00C669C6">
            <w:r>
              <w:t>0.8 dB – 2 dB</w:t>
            </w:r>
          </w:p>
        </w:tc>
        <w:tc>
          <w:tcPr>
            <w:tcW w:w="1756" w:type="dxa"/>
          </w:tcPr>
          <w:p w14:paraId="66C4770B" w14:textId="49782534" w:rsidR="00C669C6" w:rsidRDefault="00FD77CB" w:rsidP="00C669C6">
            <w:r>
              <w:t>0.2 dB to 2 dB</w:t>
            </w:r>
          </w:p>
        </w:tc>
      </w:tr>
      <w:tr w:rsidR="00C669C6" w14:paraId="639C706C" w14:textId="02092025" w:rsidTr="00C81889">
        <w:tc>
          <w:tcPr>
            <w:tcW w:w="2149" w:type="dxa"/>
          </w:tcPr>
          <w:p w14:paraId="097D8DA2" w14:textId="2398C6D7" w:rsidR="00C669C6" w:rsidRDefault="00C669C6" w:rsidP="00C669C6">
            <w:r>
              <w:t>Outer allocation with higher MCS</w:t>
            </w:r>
          </w:p>
        </w:tc>
        <w:tc>
          <w:tcPr>
            <w:tcW w:w="2097" w:type="dxa"/>
          </w:tcPr>
          <w:p w14:paraId="30AF39C6" w14:textId="6E6361EE" w:rsidR="00C669C6" w:rsidRDefault="00566C5F" w:rsidP="00C669C6">
            <w:r>
              <w:t>No gain or 0.2 dB gain</w:t>
            </w:r>
          </w:p>
        </w:tc>
        <w:tc>
          <w:tcPr>
            <w:tcW w:w="2097" w:type="dxa"/>
          </w:tcPr>
          <w:p w14:paraId="4D482411" w14:textId="06A96C9F" w:rsidR="00C669C6" w:rsidRDefault="00031383" w:rsidP="00C669C6">
            <w:r>
              <w:t>No gain or negative gain</w:t>
            </w:r>
          </w:p>
        </w:tc>
        <w:tc>
          <w:tcPr>
            <w:tcW w:w="1756" w:type="dxa"/>
          </w:tcPr>
          <w:p w14:paraId="0CEEDEC0" w14:textId="06419632" w:rsidR="00C669C6" w:rsidRDefault="00CB4492" w:rsidP="00C669C6">
            <w:r>
              <w:t>0.5 dB</w:t>
            </w:r>
          </w:p>
        </w:tc>
        <w:tc>
          <w:tcPr>
            <w:tcW w:w="1756" w:type="dxa"/>
          </w:tcPr>
          <w:p w14:paraId="3322CB96" w14:textId="4C8F03C1" w:rsidR="00C669C6" w:rsidRDefault="00FD77CB" w:rsidP="00C669C6">
            <w:r>
              <w:t>0.5 dB</w:t>
            </w:r>
          </w:p>
        </w:tc>
      </w:tr>
    </w:tbl>
    <w:p w14:paraId="5CE241C0" w14:textId="77777777" w:rsidR="00E059EB" w:rsidRDefault="00E059EB" w:rsidP="00AD09C9"/>
    <w:p w14:paraId="1F5DAE61" w14:textId="6DBC214E" w:rsidR="007B694C" w:rsidRDefault="007B694C" w:rsidP="00AD09C9">
      <w:r>
        <w:t>For CP-OFDM</w:t>
      </w:r>
      <w:r w:rsidR="005B0B78">
        <w:t xml:space="preserve"> and QPSK</w:t>
      </w:r>
      <w:r>
        <w:t xml:space="preserve">, our companion papers on transparent and non-transparent simulation paper shows there is around 1 dB gain </w:t>
      </w:r>
      <w:r w:rsidR="005B0B78">
        <w:t xml:space="preserve">with both transparent and non-transparent scheme. </w:t>
      </w:r>
    </w:p>
    <w:p w14:paraId="5E90DBAC" w14:textId="5CF67444" w:rsidR="005B0B78" w:rsidRDefault="005B0B78" w:rsidP="00B246E5">
      <w:pPr>
        <w:pStyle w:val="Observation"/>
      </w:pPr>
      <w:bookmarkStart w:id="1" w:name="_Ref132040201"/>
      <w:r>
        <w:t>Around 1 dB net gain is observed both for transparent and non-transparent scheme</w:t>
      </w:r>
      <w:r w:rsidR="007107F2">
        <w:t xml:space="preserve"> for CP-OFDM</w:t>
      </w:r>
      <w:r>
        <w:t>.</w:t>
      </w:r>
      <w:bookmarkEnd w:id="1"/>
    </w:p>
    <w:p w14:paraId="0AA3DE7D" w14:textId="25AAAA8D" w:rsidR="00AD09C9" w:rsidRDefault="006B331B" w:rsidP="00AD09C9">
      <w:r>
        <w:lastRenderedPageBreak/>
        <w:t xml:space="preserve">With considering also RAN1 specification impact, we believe </w:t>
      </w:r>
      <w:r w:rsidR="002804F8">
        <w:t>transparent scheme should be chosen to further RAN4 specification</w:t>
      </w:r>
      <w:r w:rsidR="00972D39">
        <w:t xml:space="preserve"> work</w:t>
      </w:r>
      <w:r w:rsidR="0060081F">
        <w:t>.</w:t>
      </w:r>
    </w:p>
    <w:p w14:paraId="7C95A5C9" w14:textId="0379A43B" w:rsidR="002804F8" w:rsidRDefault="002804F8" w:rsidP="002804F8">
      <w:pPr>
        <w:pStyle w:val="Proposal"/>
      </w:pPr>
      <w:bookmarkStart w:id="2" w:name="_Ref127537082"/>
      <w:r>
        <w:t>Transparent scheme should be further specified in RAN4 after the study phase.</w:t>
      </w:r>
      <w:bookmarkEnd w:id="2"/>
    </w:p>
    <w:p w14:paraId="6C9E1E62" w14:textId="6DC03C8C" w:rsidR="002804F8" w:rsidRDefault="002804F8" w:rsidP="002804F8">
      <w:pPr>
        <w:pStyle w:val="Heading2"/>
      </w:pPr>
      <w:r>
        <w:t xml:space="preserve">RF </w:t>
      </w:r>
      <w:r w:rsidR="006A0C89">
        <w:t xml:space="preserve">spec </w:t>
      </w:r>
      <w:r>
        <w:t>impact</w:t>
      </w:r>
    </w:p>
    <w:p w14:paraId="743FCD69" w14:textId="1DE34DAC" w:rsidR="00FA5326" w:rsidRDefault="00D20FC0" w:rsidP="002804F8">
      <w:r>
        <w:t>For FDSS transparent scheme</w:t>
      </w:r>
      <w:r w:rsidR="004B60F0">
        <w:t xml:space="preserve"> for DFT-OFDM with QPSK</w:t>
      </w:r>
      <w:r>
        <w:t xml:space="preserve">, the Tx chain ripple will be impacted due to the </w:t>
      </w:r>
      <w:r w:rsidR="000D09A5">
        <w:t xml:space="preserve">introduction of additional </w:t>
      </w:r>
      <w:r>
        <w:t>2-tap filter or 3-tap filter before the IFFT</w:t>
      </w:r>
      <w:r w:rsidR="000D09A5">
        <w:t xml:space="preserve"> in Tx signal processing</w:t>
      </w:r>
      <w:r>
        <w:t xml:space="preserve">. </w:t>
      </w:r>
      <w:r w:rsidR="00975484">
        <w:t xml:space="preserve">In Figure 1, the spectrum flatness is </w:t>
      </w:r>
      <w:r w:rsidR="004B60F0">
        <w:t>illustrated</w:t>
      </w:r>
      <w:r w:rsidR="00975484">
        <w:t xml:space="preserve"> </w:t>
      </w:r>
      <w:r w:rsidR="000D09A5">
        <w:t>with</w:t>
      </w:r>
      <w:r w:rsidR="00975484">
        <w:t xml:space="preserve"> the different filters </w:t>
      </w:r>
      <w:r w:rsidR="00FA5326">
        <w:t>used in FDSS scheme</w:t>
      </w:r>
      <w:r w:rsidR="00975484">
        <w:t>.</w:t>
      </w:r>
      <w:r>
        <w:t xml:space="preserve">  </w:t>
      </w:r>
      <w:r w:rsidR="00FA5326">
        <w:t xml:space="preserve">It can be observed that the edge RB allocation, there are large ripple around </w:t>
      </w:r>
      <w:r w:rsidR="00807975">
        <w:t xml:space="preserve">12- </w:t>
      </w:r>
      <w:r w:rsidR="00FA5326" w:rsidRPr="00C81889">
        <w:t>1</w:t>
      </w:r>
      <w:r w:rsidR="008771D9" w:rsidRPr="00C81889">
        <w:t>7</w:t>
      </w:r>
      <w:r w:rsidR="00FA5326" w:rsidRPr="00C81889">
        <w:t xml:space="preserve"> dB</w:t>
      </w:r>
      <w:r w:rsidR="00807975">
        <w:t xml:space="preserve"> for 3-tap filter</w:t>
      </w:r>
      <w:r w:rsidR="00262DA7">
        <w:t xml:space="preserve"> </w:t>
      </w:r>
      <w:r w:rsidR="00FA5326">
        <w:t xml:space="preserve">and </w:t>
      </w:r>
      <w:r w:rsidR="00262DA7">
        <w:t xml:space="preserve">around 7 dB for 2-tap filter. </w:t>
      </w:r>
      <w:r w:rsidR="00FA5326">
        <w:t xml:space="preserve">the middle RB allocation, the ripple could be </w:t>
      </w:r>
      <w:r w:rsidR="007448A2">
        <w:t>8-9</w:t>
      </w:r>
      <w:r w:rsidR="00FA5326">
        <w:t xml:space="preserve"> dB.</w:t>
      </w:r>
      <w:r w:rsidR="007448A2">
        <w:t xml:space="preserve"> dB for 2-tap and 3-tap filter. </w:t>
      </w:r>
      <w:r w:rsidR="00B40AC4">
        <w:t>The ripple is around 4 dB for clipping and filter s</w:t>
      </w:r>
      <w:r w:rsidR="001323CD">
        <w:t xml:space="preserve">cheme. </w:t>
      </w:r>
      <w:r w:rsidR="00AD3D46">
        <w:t>Such ripple</w:t>
      </w:r>
      <w:r w:rsidR="001323CD">
        <w:t xml:space="preserve"> with FDSS 2-tap /3-tap filter</w:t>
      </w:r>
      <w:r w:rsidR="00AD3D46">
        <w:t xml:space="preserve"> will violate the general spectrum flatness requirement where the ripple is 4 dB p-p for the frequency excluding the band edge. </w:t>
      </w:r>
    </w:p>
    <w:p w14:paraId="45E406BB" w14:textId="0E7954A5" w:rsidR="007E6E89" w:rsidRDefault="00065F40" w:rsidP="007E6E89">
      <w:pPr>
        <w:rPr>
          <w:lang w:val="en-US"/>
        </w:rPr>
      </w:pPr>
      <w:r w:rsidRPr="00065F40">
        <w:rPr>
          <w:noProof/>
        </w:rPr>
        <w:drawing>
          <wp:inline distT="0" distB="0" distL="0" distR="0" wp14:anchorId="3960E17B" wp14:editId="636DB42B">
            <wp:extent cx="3068691" cy="2300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792" cy="2318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26C23" w14:textId="33659869" w:rsidR="007E6E89" w:rsidRDefault="00395783" w:rsidP="007E6E89">
      <w:pPr>
        <w:rPr>
          <w:lang w:val="en-US"/>
        </w:rPr>
      </w:pPr>
      <w:r w:rsidRPr="00395783">
        <w:rPr>
          <w:noProof/>
        </w:rPr>
        <w:drawing>
          <wp:anchor distT="0" distB="0" distL="114300" distR="114300" simplePos="0" relativeHeight="251658241" behindDoc="1" locked="0" layoutInCell="1" allowOverlap="1" wp14:anchorId="5B94B6C1" wp14:editId="0842FE64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3084210" cy="2313157"/>
            <wp:effectExtent l="0" t="0" r="0" b="0"/>
            <wp:wrapTight wrapText="bothSides">
              <wp:wrapPolygon edited="0">
                <wp:start x="4803" y="356"/>
                <wp:lineTo x="2001" y="1245"/>
                <wp:lineTo x="1734" y="3025"/>
                <wp:lineTo x="2401" y="3558"/>
                <wp:lineTo x="1734" y="4804"/>
                <wp:lineTo x="1734" y="6583"/>
                <wp:lineTo x="800" y="9252"/>
                <wp:lineTo x="800" y="11387"/>
                <wp:lineTo x="1201" y="12099"/>
                <wp:lineTo x="2401" y="12099"/>
                <wp:lineTo x="1468" y="13522"/>
                <wp:lineTo x="2401" y="14946"/>
                <wp:lineTo x="1468" y="15124"/>
                <wp:lineTo x="1468" y="17259"/>
                <wp:lineTo x="2401" y="17792"/>
                <wp:lineTo x="1468" y="18860"/>
                <wp:lineTo x="2535" y="19928"/>
                <wp:lineTo x="9339" y="20639"/>
                <wp:lineTo x="9339" y="21173"/>
                <wp:lineTo x="12007" y="21173"/>
                <wp:lineTo x="17611" y="20639"/>
                <wp:lineTo x="20146" y="19750"/>
                <wp:lineTo x="20012" y="1779"/>
                <wp:lineTo x="19479" y="1245"/>
                <wp:lineTo x="16810" y="356"/>
                <wp:lineTo x="4803" y="356"/>
              </wp:wrapPolygon>
            </wp:wrapTight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EBEC1108-3914-F9D0-BD52-740499616E1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EBEC1108-3914-F9D0-BD52-740499616E1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210" cy="2313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F17F5B" w14:textId="73AFA5BD" w:rsidR="007E6E89" w:rsidRDefault="007E6E89" w:rsidP="007E6E89">
      <w:pPr>
        <w:rPr>
          <w:lang w:val="en-US"/>
        </w:rPr>
      </w:pPr>
    </w:p>
    <w:p w14:paraId="34764224" w14:textId="37D429EF" w:rsidR="007E6E89" w:rsidRDefault="007E6E89" w:rsidP="007E6E89">
      <w:pPr>
        <w:rPr>
          <w:lang w:val="en-US"/>
        </w:rPr>
      </w:pPr>
    </w:p>
    <w:p w14:paraId="61597AE8" w14:textId="40CD0241" w:rsidR="007E6E89" w:rsidRDefault="007E6E89" w:rsidP="007E6E89">
      <w:pPr>
        <w:rPr>
          <w:lang w:val="en-US"/>
        </w:rPr>
      </w:pPr>
    </w:p>
    <w:p w14:paraId="13DC47A4" w14:textId="04B511C2" w:rsidR="007E6E89" w:rsidRDefault="007E6E89" w:rsidP="007E6E89">
      <w:pPr>
        <w:rPr>
          <w:lang w:val="en-US"/>
        </w:rPr>
      </w:pPr>
    </w:p>
    <w:p w14:paraId="3176F547" w14:textId="739569D4" w:rsidR="007E6E89" w:rsidRDefault="007E6E89" w:rsidP="007E6E89">
      <w:pPr>
        <w:rPr>
          <w:lang w:val="en-US"/>
        </w:rPr>
      </w:pPr>
    </w:p>
    <w:p w14:paraId="4609D4B7" w14:textId="0D25F73B" w:rsidR="007E6E89" w:rsidRDefault="007E6E89" w:rsidP="007E6E89">
      <w:pPr>
        <w:rPr>
          <w:lang w:val="en-US"/>
        </w:rPr>
      </w:pPr>
    </w:p>
    <w:p w14:paraId="048A4F0E" w14:textId="299EC3F1" w:rsidR="00395783" w:rsidRDefault="00395783" w:rsidP="007E6E89">
      <w:pPr>
        <w:rPr>
          <w:lang w:val="en-US"/>
        </w:rPr>
      </w:pPr>
    </w:p>
    <w:p w14:paraId="4ACFAC4C" w14:textId="77777777" w:rsidR="00395783" w:rsidRPr="007E6E89" w:rsidRDefault="00395783" w:rsidP="007E6E89">
      <w:pPr>
        <w:rPr>
          <w:lang w:val="en-US"/>
        </w:rPr>
      </w:pPr>
    </w:p>
    <w:p w14:paraId="3B5DC492" w14:textId="08C4D259" w:rsidR="007E6E89" w:rsidRDefault="007E6E89" w:rsidP="00BB56A6">
      <w:pPr>
        <w:pStyle w:val="Caption"/>
      </w:pPr>
      <w:r>
        <w:t> </w:t>
      </w:r>
      <w:bookmarkStart w:id="3" w:name="_Ref131669678"/>
      <w:r w:rsidR="00BB56A6">
        <w:t xml:space="preserve">Figure </w:t>
      </w:r>
      <w:r w:rsidR="00BB56A6">
        <w:fldChar w:fldCharType="begin"/>
      </w:r>
      <w:r w:rsidR="00BB56A6">
        <w:instrText xml:space="preserve"> SEQ Figure \* ARABIC </w:instrText>
      </w:r>
      <w:r w:rsidR="00BB56A6">
        <w:fldChar w:fldCharType="separate"/>
      </w:r>
      <w:r w:rsidR="00BB56A6">
        <w:rPr>
          <w:noProof/>
        </w:rPr>
        <w:t>1</w:t>
      </w:r>
      <w:r w:rsidR="00BB56A6">
        <w:fldChar w:fldCharType="end"/>
      </w:r>
      <w:bookmarkEnd w:id="3"/>
      <w:r w:rsidR="00BB56A6">
        <w:t xml:space="preserve"> : </w:t>
      </w:r>
      <w:r w:rsidR="00BB56A6" w:rsidRPr="001C3658">
        <w:t>The spectrum flatness performance for different filter design</w:t>
      </w:r>
    </w:p>
    <w:p w14:paraId="2E5F5A92" w14:textId="2260D7B1" w:rsidR="007E6E89" w:rsidRPr="002804F8" w:rsidRDefault="007E6E89" w:rsidP="007E6E89">
      <w:r>
        <w:t> </w:t>
      </w:r>
    </w:p>
    <w:p w14:paraId="7EE8D944" w14:textId="2872F828" w:rsidR="007E6E89" w:rsidRDefault="007E6E89" w:rsidP="002804F8"/>
    <w:p w14:paraId="5980C7CD" w14:textId="33354991" w:rsidR="00AD3D46" w:rsidRDefault="00AD3D46" w:rsidP="00AD3D46">
      <w:pPr>
        <w:pStyle w:val="Observation"/>
      </w:pPr>
      <w:bookmarkStart w:id="4" w:name="_Ref127537098"/>
      <w:r>
        <w:t>For a UE implementing the FDSS scheme using the 2-tap or 3-tap filter, the general spectrum flatness requirement cannot be met.</w:t>
      </w:r>
      <w:bookmarkEnd w:id="4"/>
    </w:p>
    <w:p w14:paraId="165789A1" w14:textId="77777777" w:rsidR="007E6E89" w:rsidRDefault="007E6E89" w:rsidP="007E6E89">
      <w:pPr>
        <w:pStyle w:val="Observation"/>
        <w:numPr>
          <w:ilvl w:val="0"/>
          <w:numId w:val="0"/>
        </w:numPr>
        <w:ind w:left="360"/>
      </w:pPr>
    </w:p>
    <w:p w14:paraId="689ED794" w14:textId="77777777" w:rsidR="005D4525" w:rsidRDefault="00AD3D46" w:rsidP="002804F8">
      <w:r>
        <w:t xml:space="preserve">Therefore, there is a need to discuss how the spectrum flatness requirement should be </w:t>
      </w:r>
      <w:r w:rsidR="00C12A0C">
        <w:t>specified</w:t>
      </w:r>
      <w:r>
        <w:t xml:space="preserve"> for DFT-OFDM with QPSK. </w:t>
      </w:r>
      <w:r w:rsidR="00D20FC0">
        <w:t>Spectrum flatness requirement put</w:t>
      </w:r>
      <w:r w:rsidR="00BD4C5C">
        <w:t>s</w:t>
      </w:r>
      <w:r w:rsidR="00D20FC0">
        <w:t xml:space="preserve"> restriction on subcarrier power amplitude variation, or ripple of the Tx chain magnitude response</w:t>
      </w:r>
      <w:r w:rsidR="003222C9">
        <w:t xml:space="preserve"> </w:t>
      </w:r>
      <w:r w:rsidR="00001EC5">
        <w:t>across a frequency range where</w:t>
      </w:r>
      <w:r w:rsidR="003222C9">
        <w:t xml:space="preserve"> a channel </w:t>
      </w:r>
      <w:r w:rsidR="00001EC5">
        <w:t xml:space="preserve">is </w:t>
      </w:r>
      <w:r w:rsidR="003222C9">
        <w:t>configured within a band</w:t>
      </w:r>
      <w:r w:rsidR="00D20FC0">
        <w:t>.</w:t>
      </w:r>
      <w:r w:rsidR="000D09A5">
        <w:t xml:space="preserve"> In Pi/2 BPSK flatness requirement, the subcarrier power ripple is </w:t>
      </w:r>
      <w:r w:rsidR="00DA2183">
        <w:t>6 dB for range X1 and 14 dB for range X2</w:t>
      </w:r>
      <w:r w:rsidR="00001EC5">
        <w:t xml:space="preserve"> in TS 38.101-1</w:t>
      </w:r>
      <w:r w:rsidR="00DA2183">
        <w:t xml:space="preserve">. </w:t>
      </w:r>
      <w:r w:rsidR="00001EC5">
        <w:t xml:space="preserve">Such requirement is </w:t>
      </w:r>
      <w:r w:rsidR="00001EC5">
        <w:lastRenderedPageBreak/>
        <w:t>a</w:t>
      </w:r>
      <w:r w:rsidR="006B6EC9">
        <w:t xml:space="preserve"> relaxation compared to the general spectrum flatness </w:t>
      </w:r>
      <w:r w:rsidR="00001EC5">
        <w:t xml:space="preserve">and it is </w:t>
      </w:r>
      <w:r w:rsidR="006B6EC9">
        <w:t>10 dB</w:t>
      </w:r>
      <w:r w:rsidR="00001EC5">
        <w:t xml:space="preserve"> relaxation</w:t>
      </w:r>
      <w:r w:rsidR="00A875CF">
        <w:t xml:space="preserve"> (14 dB </w:t>
      </w:r>
      <w:r w:rsidR="000E1808">
        <w:t>–</w:t>
      </w:r>
      <w:r w:rsidR="00A875CF">
        <w:t xml:space="preserve"> </w:t>
      </w:r>
      <w:r w:rsidR="000E1808">
        <w:t>4 dB)</w:t>
      </w:r>
      <w:r w:rsidR="00001EC5">
        <w:t xml:space="preserve"> </w:t>
      </w:r>
      <w:r w:rsidR="006B6EC9">
        <w:t xml:space="preserve">for </w:t>
      </w:r>
      <w:r w:rsidR="003222C9">
        <w:t xml:space="preserve">channel </w:t>
      </w:r>
      <w:r w:rsidR="00001EC5">
        <w:t xml:space="preserve">configured in frequency excluding the band edge. </w:t>
      </w:r>
      <w:r>
        <w:t xml:space="preserve">Below we discuss the impact on the </w:t>
      </w:r>
      <w:r w:rsidR="000E1808">
        <w:t xml:space="preserve">link budget </w:t>
      </w:r>
      <w:r>
        <w:t>due to the ripple relaxation.</w:t>
      </w:r>
    </w:p>
    <w:p w14:paraId="67534967" w14:textId="77777777" w:rsidR="005D4525" w:rsidRDefault="005D4525" w:rsidP="002804F8"/>
    <w:p w14:paraId="2292F4F9" w14:textId="2841FB18" w:rsidR="002804F8" w:rsidRDefault="000E1808" w:rsidP="002804F8">
      <w:r>
        <w:t xml:space="preserve"> The calculation in </w:t>
      </w:r>
      <w:r w:rsidR="00AD5F93">
        <w:fldChar w:fldCharType="begin"/>
      </w:r>
      <w:r w:rsidR="00AD5F93">
        <w:instrText xml:space="preserve"> REF _Ref131667968 \h </w:instrText>
      </w:r>
      <w:r w:rsidR="00AD5F93">
        <w:fldChar w:fldCharType="separate"/>
      </w:r>
      <w:r w:rsidR="00AD5F93">
        <w:t xml:space="preserve">Table </w:t>
      </w:r>
      <w:r w:rsidR="00AD5F93">
        <w:rPr>
          <w:noProof/>
        </w:rPr>
        <w:t>1</w:t>
      </w:r>
      <w:r w:rsidR="00AD5F93">
        <w:fldChar w:fldCharType="end"/>
      </w:r>
      <w:r w:rsidR="00AD5F93">
        <w:t xml:space="preserve"> </w:t>
      </w:r>
      <w:r w:rsidR="00700671">
        <w:t xml:space="preserve">compares the link budget with </w:t>
      </w:r>
      <w:r>
        <w:t>the Pi/2 BPSK ripple requirement</w:t>
      </w:r>
      <w:r w:rsidR="00700671">
        <w:t xml:space="preserve"> and general ripple requirement </w:t>
      </w:r>
      <w:r w:rsidR="00186FD0">
        <w:t>within a middle of the band (range 1 in general spectrum flatness requirement excluding the band edge).</w:t>
      </w:r>
      <w:r w:rsidR="00B80B9B">
        <w:t xml:space="preserve"> In</w:t>
      </w:r>
      <w:r w:rsidR="00AD5F93">
        <w:fldChar w:fldCharType="begin"/>
      </w:r>
      <w:r w:rsidR="00AD5F93">
        <w:instrText xml:space="preserve"> REF _Ref131667968 \h </w:instrText>
      </w:r>
      <w:r w:rsidR="00AD5F93">
        <w:fldChar w:fldCharType="separate"/>
      </w:r>
      <w:r w:rsidR="00AD5F93">
        <w:t xml:space="preserve">Table </w:t>
      </w:r>
      <w:r w:rsidR="00AD5F93">
        <w:rPr>
          <w:noProof/>
        </w:rPr>
        <w:t>1</w:t>
      </w:r>
      <w:r w:rsidR="00AD5F93">
        <w:fldChar w:fldCharType="end"/>
      </w:r>
      <w:r w:rsidR="00B80B9B">
        <w:t xml:space="preserve">, the SNR for the </w:t>
      </w:r>
      <w:r w:rsidR="00084A66">
        <w:t xml:space="preserve">pi/2 BPSK ripple </w:t>
      </w:r>
      <w:r w:rsidR="004D699A">
        <w:t xml:space="preserve">is selected with the </w:t>
      </w:r>
      <w:r w:rsidR="004128B1">
        <w:t>25% FDSS-SE with basic receiver</w:t>
      </w:r>
      <w:r w:rsidR="00116E33">
        <w:t xml:space="preserve">. </w:t>
      </w:r>
      <w:r w:rsidR="003E06E7">
        <w:t xml:space="preserve">SNR for general </w:t>
      </w:r>
      <w:r w:rsidR="008A560F">
        <w:t xml:space="preserve">ripple </w:t>
      </w:r>
      <w:r w:rsidR="003D0A2F">
        <w:t>requirement</w:t>
      </w:r>
      <w:r w:rsidR="008A560F">
        <w:t xml:space="preserve"> is selected with the baseline </w:t>
      </w:r>
      <w:r w:rsidR="008A22E8">
        <w:t xml:space="preserve">number. </w:t>
      </w:r>
      <w:r w:rsidR="00BE7223">
        <w:t xml:space="preserve">As </w:t>
      </w:r>
      <w:r w:rsidR="00BA3311">
        <w:t>illustrated in</w:t>
      </w:r>
      <w:r w:rsidR="00EE0203">
        <w:t xml:space="preserve"> </w:t>
      </w:r>
      <w:r w:rsidR="00EE0203">
        <w:fldChar w:fldCharType="begin"/>
      </w:r>
      <w:r w:rsidR="00EE0203">
        <w:instrText xml:space="preserve"> REF _Ref131669446 \h </w:instrText>
      </w:r>
      <w:r w:rsidR="00EE0203">
        <w:fldChar w:fldCharType="separate"/>
      </w:r>
      <w:r w:rsidR="00EE0203">
        <w:t xml:space="preserve">Figure </w:t>
      </w:r>
      <w:r w:rsidR="00EE0203">
        <w:rPr>
          <w:noProof/>
        </w:rPr>
        <w:t>2</w:t>
      </w:r>
      <w:r w:rsidR="00EE0203">
        <w:fldChar w:fldCharType="end"/>
      </w:r>
      <w:r w:rsidR="00BA3311">
        <w:t xml:space="preserve">, the edge RB PSD </w:t>
      </w:r>
      <w:r w:rsidR="00C627CF">
        <w:t>could</w:t>
      </w:r>
      <w:r w:rsidR="00BA3311">
        <w:t xml:space="preserve"> be below </w:t>
      </w:r>
      <w:r w:rsidR="00A2491E">
        <w:t xml:space="preserve">the average </w:t>
      </w:r>
      <w:r w:rsidR="00F041DA">
        <w:t xml:space="preserve">transmitted power </w:t>
      </w:r>
      <w:r w:rsidR="003C2BC9">
        <w:t>with a</w:t>
      </w:r>
      <w:r w:rsidR="002E7DB4">
        <w:t xml:space="preserve">mount of </w:t>
      </w:r>
      <w:r w:rsidR="00C627CF">
        <w:t>up to</w:t>
      </w:r>
      <w:r w:rsidR="002E7DB4">
        <w:t xml:space="preserve"> </w:t>
      </w:r>
      <w:r w:rsidR="00E06839">
        <w:t>8 dB (14 dB – 6 dB)</w:t>
      </w:r>
      <w:r w:rsidR="00836687">
        <w:t xml:space="preserve"> </w:t>
      </w:r>
      <w:r w:rsidR="000C1EC8">
        <w:t>with a pi/2 BPSK ripple requirement</w:t>
      </w:r>
      <w:r w:rsidR="0085001C">
        <w:t>.</w:t>
      </w:r>
      <w:r w:rsidR="00BE7223" w:rsidRPr="00BE7223">
        <w:t xml:space="preserve"> </w:t>
      </w:r>
      <w:r w:rsidR="00BE7223">
        <w:t>In a coverage scenario, if</w:t>
      </w:r>
      <w:r w:rsidR="00771214">
        <w:t xml:space="preserve"> </w:t>
      </w:r>
      <w:r w:rsidR="00D2278C">
        <w:t xml:space="preserve">the received </w:t>
      </w:r>
      <w:r w:rsidR="0021461E">
        <w:t xml:space="preserve">power for the middle RB allocation </w:t>
      </w:r>
      <w:r w:rsidR="00BE7223">
        <w:t xml:space="preserve">at BS </w:t>
      </w:r>
      <w:r w:rsidR="00751FF9">
        <w:t xml:space="preserve">equals the BS REFSENS, </w:t>
      </w:r>
      <w:r w:rsidR="00C57C7E">
        <w:t xml:space="preserve">the received power </w:t>
      </w:r>
      <w:r w:rsidR="0049015A">
        <w:t xml:space="preserve">for edge PRB </w:t>
      </w:r>
      <w:r w:rsidR="00002CDA">
        <w:t xml:space="preserve">which is below </w:t>
      </w:r>
      <w:r w:rsidR="00FA177B">
        <w:t xml:space="preserve">8 dB </w:t>
      </w:r>
      <w:r w:rsidR="00C65336">
        <w:t xml:space="preserve">to </w:t>
      </w:r>
      <w:r w:rsidR="00002CDA">
        <w:t xml:space="preserve">middle RB power </w:t>
      </w:r>
      <w:r w:rsidR="0078527B">
        <w:t>could</w:t>
      </w:r>
      <w:r w:rsidR="0049015A">
        <w:t xml:space="preserve"> be too low</w:t>
      </w:r>
      <w:r w:rsidR="00291419">
        <w:t xml:space="preserve"> </w:t>
      </w:r>
      <w:r w:rsidR="00BB67CC">
        <w:t xml:space="preserve">that BS receiver cannot use the edge PRB for decoding. </w:t>
      </w:r>
      <w:r w:rsidR="005F6357">
        <w:t xml:space="preserve"> </w:t>
      </w:r>
      <w:r w:rsidR="00927183">
        <w:t xml:space="preserve">This is similar to the case where </w:t>
      </w:r>
      <w:r w:rsidR="00C115C4">
        <w:t xml:space="preserve">the basic receiver only </w:t>
      </w:r>
      <w:r w:rsidR="000C1EC8">
        <w:t>uses</w:t>
      </w:r>
      <w:r w:rsidR="00C115C4">
        <w:t xml:space="preserve"> the </w:t>
      </w:r>
      <w:r w:rsidR="00DF72A4">
        <w:t>in-band signal to decode</w:t>
      </w:r>
      <w:r w:rsidR="00BC1714" w:rsidRPr="00BC1714">
        <w:t xml:space="preserve"> </w:t>
      </w:r>
      <w:r w:rsidR="00BC1714">
        <w:t>for non-transparent scheme with 25% excess band</w:t>
      </w:r>
      <w:r w:rsidR="0078527B">
        <w:t>.</w:t>
      </w:r>
    </w:p>
    <w:p w14:paraId="2F1490A6" w14:textId="602B7A1D" w:rsidR="00DA2183" w:rsidRPr="00DA2183" w:rsidRDefault="00DA2183" w:rsidP="00DA2183">
      <w:pPr>
        <w:rPr>
          <w:b/>
          <w:bCs/>
        </w:rPr>
      </w:pPr>
      <w:r w:rsidRPr="00A1115A">
        <w:t xml:space="preserve"> </w:t>
      </w:r>
      <w:r w:rsidRPr="00A1115A" w:rsidDel="003C10FE">
        <w:t xml:space="preserve"> </w:t>
      </w:r>
    </w:p>
    <w:p w14:paraId="4DB6A18C" w14:textId="1AC3C849" w:rsidR="007E6E89" w:rsidRDefault="00AD5F93" w:rsidP="00B246E5">
      <w:pPr>
        <w:pStyle w:val="Caption"/>
        <w:rPr>
          <w:lang w:eastAsia="zh-CN"/>
        </w:rPr>
      </w:pPr>
      <w:bookmarkStart w:id="5" w:name="_Ref1316679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</w:t>
      </w:r>
      <w:r w:rsidRPr="00A25287">
        <w:t>Link budget on the subcarrier for RB size =8</w:t>
      </w:r>
    </w:p>
    <w:tbl>
      <w:tblPr>
        <w:tblW w:w="8564" w:type="dxa"/>
        <w:tblInd w:w="6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6"/>
        <w:gridCol w:w="1055"/>
        <w:gridCol w:w="761"/>
        <w:gridCol w:w="2682"/>
      </w:tblGrid>
      <w:tr w:rsidR="004152EE" w:rsidRPr="003A5C6E" w14:paraId="0CE0BD4E" w14:textId="77777777" w:rsidTr="00B26970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DDEBF7" w:fill="DDEBF7"/>
            <w:noWrap/>
          </w:tcPr>
          <w:p w14:paraId="1639AF3F" w14:textId="4D407ABE" w:rsidR="004152EE" w:rsidRPr="000E1808" w:rsidRDefault="004152EE" w:rsidP="008E7C01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Spectrum flatness requirement</w:t>
            </w:r>
            <w:r w:rsidR="007162D0">
              <w:rPr>
                <w:rFonts w:eastAsia="Times New Roman" w:cs="Arial"/>
                <w:color w:val="000000"/>
                <w:lang w:val="en-US" w:eastAsia="zh-CN"/>
              </w:rPr>
              <w:t xml:space="preserve"> (12)</w:t>
            </w:r>
            <w:r>
              <w:rPr>
                <w:rFonts w:eastAsia="Times New Roman" w:cs="Arial"/>
                <w:color w:val="000000"/>
                <w:lang w:val="en-US" w:eastAsia="zh-CN"/>
              </w:rPr>
              <w:t xml:space="preserve"> (</w:t>
            </w:r>
            <w:r w:rsidR="00E33698">
              <w:rPr>
                <w:rFonts w:eastAsia="Times New Roman" w:cs="Arial"/>
                <w:color w:val="000000"/>
                <w:lang w:val="en-US" w:eastAsia="zh-CN"/>
              </w:rPr>
              <w:t xml:space="preserve">dB, </w:t>
            </w:r>
            <w:r>
              <w:rPr>
                <w:rFonts w:eastAsia="Times New Roman" w:cs="Arial"/>
                <w:color w:val="000000"/>
                <w:lang w:val="en-US" w:eastAsia="zh-CN"/>
              </w:rPr>
              <w:t>p-p)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E38632" w14:textId="77777777" w:rsidR="004152EE" w:rsidRPr="003A5C6E" w:rsidRDefault="004152EE" w:rsidP="00DD0456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Within</w:t>
            </w:r>
            <w:r w:rsidRPr="00A1115A">
              <w:t xml:space="preserve"> an allocated </w:t>
            </w:r>
            <w:r>
              <w:br/>
            </w:r>
            <w:r w:rsidRPr="00A1115A">
              <w:t>block of PRBs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234F23" w14:textId="5554278C" w:rsidR="004152EE" w:rsidRPr="003A5C6E" w:rsidRDefault="004152EE" w:rsidP="00DD0456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general spectrum flatness requirement in range 1</w:t>
            </w:r>
          </w:p>
        </w:tc>
      </w:tr>
      <w:tr w:rsidR="00E33698" w:rsidRPr="003A5C6E" w14:paraId="6A8780BE" w14:textId="77777777" w:rsidTr="00B26970"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</w:tcPr>
          <w:p w14:paraId="0D2B4F6C" w14:textId="77777777" w:rsidR="00E33698" w:rsidRDefault="00E33698">
            <w:pPr>
              <w:spacing w:after="0"/>
              <w:rPr>
                <w:rFonts w:eastAsia="Times New Roman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AC71BC" w14:textId="1D1E282F" w:rsidR="00E33698" w:rsidRDefault="00E33698" w:rsidP="00DD0456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 xml:space="preserve">Middle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AD740F" w14:textId="34970BEB" w:rsidR="00E33698" w:rsidRDefault="00E33698" w:rsidP="00DD0456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edge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FEF35B" w14:textId="6474ACF8" w:rsidR="00E33698" w:rsidRDefault="00E33698" w:rsidP="00DD0456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 xml:space="preserve">within the channel </w:t>
            </w:r>
          </w:p>
        </w:tc>
      </w:tr>
      <w:tr w:rsidR="004152EE" w:rsidRPr="003A5C6E" w14:paraId="144A7C23" w14:textId="3BA1DEB4" w:rsidTr="00B26970">
        <w:trPr>
          <w:trHeight w:val="288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726057B1" w14:textId="37AE4D34" w:rsidR="004152EE" w:rsidRPr="000E1808" w:rsidRDefault="004152EE" w:rsidP="00982EC0">
            <w:pPr>
              <w:spacing w:after="0"/>
              <w:rPr>
                <w:rFonts w:eastAsia="Times New Roman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4CBB7F" w14:textId="24F595C2" w:rsidR="004152EE" w:rsidRDefault="00E33698" w:rsidP="00E33698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6</w:t>
            </w:r>
          </w:p>
          <w:p w14:paraId="7511075A" w14:textId="747DDF42" w:rsidR="004152EE" w:rsidRPr="003A5C6E" w:rsidRDefault="004152EE" w:rsidP="00E33698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1066B5" w14:textId="44879696" w:rsidR="004152EE" w:rsidRPr="003A5C6E" w:rsidRDefault="00E33698" w:rsidP="00E33698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14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3F0D2" w14:textId="3B14B878" w:rsidR="004152EE" w:rsidRPr="003A5C6E" w:rsidRDefault="00E33698" w:rsidP="00E33698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4</w:t>
            </w:r>
          </w:p>
        </w:tc>
      </w:tr>
      <w:tr w:rsidR="007162D0" w:rsidRPr="003A5C6E" w14:paraId="188CDE15" w14:textId="17ABBD13" w:rsidTr="00B26970"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</w:tcPr>
          <w:p w14:paraId="20B1DFAC" w14:textId="264F03A6" w:rsidR="007162D0" w:rsidRPr="000E1808" w:rsidRDefault="007162D0" w:rsidP="00982EC0">
            <w:pPr>
              <w:spacing w:after="0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RB size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8EBBDA" w14:textId="27526389" w:rsidR="007162D0" w:rsidRPr="003A5C6E" w:rsidRDefault="007162D0" w:rsidP="00E33698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8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E23EB8" w14:textId="55F25807" w:rsidR="007162D0" w:rsidRPr="003A5C6E" w:rsidRDefault="007162D0" w:rsidP="00E33698">
            <w:pPr>
              <w:spacing w:after="0"/>
              <w:jc w:val="center"/>
              <w:rPr>
                <w:rFonts w:eastAsia="Times New Roman" w:cs="Arial"/>
                <w:color w:val="000000"/>
                <w:lang w:val="en-US" w:eastAsia="zh-CN"/>
              </w:rPr>
            </w:pPr>
            <w:r>
              <w:rPr>
                <w:rFonts w:eastAsia="Times New Roman" w:cs="Arial"/>
                <w:color w:val="000000"/>
                <w:lang w:val="en-US" w:eastAsia="zh-CN"/>
              </w:rPr>
              <w:t>8</w:t>
            </w:r>
          </w:p>
        </w:tc>
      </w:tr>
      <w:tr w:rsidR="00836C61" w:rsidRPr="003A5C6E" w14:paraId="05E08520" w14:textId="4F5A0E7E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08890803" w14:textId="77777777" w:rsidR="00836C61" w:rsidRPr="003A5C6E" w:rsidRDefault="00836C61" w:rsidP="00982EC0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>Frequency and SCS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512FC4" w14:textId="77777777" w:rsidR="00836C61" w:rsidRPr="003A5C6E" w:rsidRDefault="00836C61" w:rsidP="00982EC0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>
              <w:rPr>
                <w:rFonts w:eastAsia="Times New Roman" w:cs="Arial"/>
                <w:color w:val="000000"/>
                <w:lang w:val="sv-SE" w:eastAsia="zh-CN"/>
              </w:rPr>
              <w:t>2</w:t>
            </w:r>
            <w:r w:rsidRPr="003A5C6E">
              <w:rPr>
                <w:rFonts w:eastAsia="Times New Roman" w:cs="Arial"/>
                <w:color w:val="000000"/>
                <w:lang w:val="sv-SE" w:eastAsia="zh-CN"/>
              </w:rPr>
              <w:t>GHz,</w:t>
            </w:r>
            <w:r>
              <w:rPr>
                <w:rFonts w:eastAsia="Times New Roman" w:cs="Arial"/>
                <w:color w:val="000000"/>
                <w:lang w:val="sv-SE" w:eastAsia="zh-CN"/>
              </w:rPr>
              <w:t xml:space="preserve"> 15kHz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A57E06" w14:textId="0994E63C" w:rsidR="00836C61" w:rsidRPr="003A5C6E" w:rsidRDefault="00836C61" w:rsidP="00982EC0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</w:p>
        </w:tc>
      </w:tr>
      <w:tr w:rsidR="002764C3" w:rsidRPr="003A5C6E" w14:paraId="2E23A35A" w14:textId="17827D71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115FC10B" w14:textId="77777777" w:rsidR="002764C3" w:rsidRPr="003A5C6E" w:rsidRDefault="002764C3" w:rsidP="002764C3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>Channel Bandwidth (MHz)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5E1107" w14:textId="77777777" w:rsidR="002764C3" w:rsidRPr="003A5C6E" w:rsidRDefault="002764C3" w:rsidP="002764C3">
            <w:pPr>
              <w:spacing w:after="0"/>
              <w:jc w:val="right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>100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CEFF43" w14:textId="38AE4396" w:rsidR="002764C3" w:rsidRPr="003A5C6E" w:rsidRDefault="002764C3" w:rsidP="002764C3">
            <w:pPr>
              <w:spacing w:after="0"/>
              <w:jc w:val="right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>100</w:t>
            </w:r>
          </w:p>
        </w:tc>
      </w:tr>
      <w:tr w:rsidR="002764C3" w:rsidRPr="003A5C6E" w14:paraId="1FB58000" w14:textId="19DA84BE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283E90C2" w14:textId="77777777" w:rsidR="002764C3" w:rsidRPr="003A5C6E" w:rsidRDefault="002764C3" w:rsidP="002764C3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 xml:space="preserve">Channel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75E2E3" w14:textId="77777777" w:rsidR="002764C3" w:rsidRPr="003A5C6E" w:rsidRDefault="002764C3" w:rsidP="002764C3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 xml:space="preserve">PUSCH 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7A9BBD" w14:textId="10639B86" w:rsidR="002764C3" w:rsidRPr="003A5C6E" w:rsidRDefault="002764C3" w:rsidP="002764C3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 xml:space="preserve">PUSCH </w:t>
            </w:r>
          </w:p>
        </w:tc>
      </w:tr>
      <w:tr w:rsidR="002764C3" w:rsidRPr="003A5C6E" w14:paraId="3A654A96" w14:textId="4BD5A681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10FC3E6B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Transmitter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E8923E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086DB4" w14:textId="585228D6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2764C3" w:rsidRPr="003A5C6E" w14:paraId="2873AB30" w14:textId="51A85682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5AEB3F2C" w14:textId="6E2BA5CA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(1) Tx power  (dBm)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9F9931" w14:textId="77777777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23</w:t>
            </w:r>
            <w:r w:rsidRPr="00FD017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7EC5B5" w14:textId="62F58CAE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23</w:t>
            </w:r>
            <w:r w:rsidRPr="00FD017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2764C3" w:rsidRPr="003A5C6E" w14:paraId="45B9924E" w14:textId="1A8581B8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787B22A1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Receiver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81B93C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A9F8C5" w14:textId="0122E17B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2764C3" w:rsidRPr="003A5C6E" w14:paraId="5857A813" w14:textId="56676F43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7B2E9406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(2) Thermal noise density (dBm/Hz)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7D8162" w14:textId="77777777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-174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D2496E" w14:textId="3230DF3C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-174</w:t>
            </w:r>
          </w:p>
        </w:tc>
      </w:tr>
      <w:tr w:rsidR="002764C3" w:rsidRPr="003A5C6E" w14:paraId="484DDAAF" w14:textId="0880DFE8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35D7B3B4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(3) Receiver noise figure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C37EC1" w14:textId="77777777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9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6E08A0" w14:textId="17F0D971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9</w:t>
            </w:r>
          </w:p>
        </w:tc>
      </w:tr>
      <w:tr w:rsidR="002764C3" w:rsidRPr="003A5C6E" w14:paraId="31B061D8" w14:textId="68A7E06E" w:rsidTr="00B26970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6DCB4F73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(4) Interference margin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07BD17" w14:textId="77777777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9EBC73" w14:textId="0DD27E76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0</w:t>
            </w:r>
          </w:p>
        </w:tc>
      </w:tr>
      <w:tr w:rsidR="002764C3" w:rsidRPr="003A5C6E" w14:paraId="0F3D18CD" w14:textId="5032D37B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56A65BAE" w14:textId="77777777" w:rsidR="002764C3" w:rsidRPr="003A5C6E" w:rsidRDefault="002764C3" w:rsidP="002764C3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>(5) Occupied channel bandwidth (MHz)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F6DF4A" w14:textId="77777777" w:rsidR="002764C3" w:rsidRPr="003A5C6E" w:rsidRDefault="002764C3" w:rsidP="002764C3">
            <w:pPr>
              <w:spacing w:after="0"/>
              <w:jc w:val="right"/>
              <w:rPr>
                <w:rFonts w:eastAsia="Times New Roman" w:cs="Arial"/>
                <w:color w:val="000000"/>
                <w:lang w:val="sv-SE" w:eastAsia="zh-CN"/>
              </w:rPr>
            </w:pPr>
            <w:r>
              <w:rPr>
                <w:rFonts w:eastAsia="Times New Roman" w:cs="Arial"/>
                <w:color w:val="000000"/>
                <w:lang w:val="sv-SE" w:eastAsia="zh-CN"/>
              </w:rPr>
              <w:t>1.08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01844C" w14:textId="5F4A2BC0" w:rsidR="002764C3" w:rsidRPr="003A5C6E" w:rsidRDefault="002764C3" w:rsidP="002764C3">
            <w:pPr>
              <w:spacing w:after="0"/>
              <w:jc w:val="right"/>
              <w:rPr>
                <w:rFonts w:eastAsia="Times New Roman" w:cs="Arial"/>
                <w:color w:val="000000"/>
                <w:lang w:val="sv-SE" w:eastAsia="zh-CN"/>
              </w:rPr>
            </w:pPr>
            <w:r>
              <w:rPr>
                <w:rFonts w:eastAsia="Times New Roman" w:cs="Arial"/>
                <w:color w:val="000000"/>
                <w:lang w:val="sv-SE" w:eastAsia="zh-CN"/>
              </w:rPr>
              <w:t>1.08</w:t>
            </w:r>
          </w:p>
        </w:tc>
      </w:tr>
      <w:tr w:rsidR="002764C3" w:rsidRPr="003A5C6E" w14:paraId="19CB269F" w14:textId="216E8900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35ED2500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(6) Effective noise power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0A95A8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29706E" w14:textId="3B7D53C2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2764C3" w:rsidRPr="003A5C6E" w14:paraId="0DBA01D6" w14:textId="2BFB238D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21956280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        = (2) + (3) + (4) + 10 log(5)  (dBm)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83CAEB" w14:textId="77777777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104,6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34B96A" w14:textId="520303F4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104,6</w:t>
            </w:r>
          </w:p>
        </w:tc>
      </w:tr>
      <w:tr w:rsidR="002764C3" w:rsidRPr="003A5C6E" w14:paraId="0A628CD1" w14:textId="2ABD9A57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33E518A1" w14:textId="3DD78AA9" w:rsidR="002764C3" w:rsidRPr="00C81889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(7</w:t>
            </w:r>
            <w:r w:rsidR="00BC1714"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</w:t>
            </w:r>
            <w:r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) Required SINR (dB) (MCS0/1)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8E7727" w14:textId="5FB1001A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-7,</w:t>
            </w:r>
            <w:r w:rsidR="00BC509C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12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92D0D7" w14:textId="58BB969C" w:rsidR="002764C3" w:rsidRPr="003A5C6E" w:rsidRDefault="002764C3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-7,4</w:t>
            </w:r>
          </w:p>
        </w:tc>
      </w:tr>
      <w:tr w:rsidR="00BC1714" w:rsidRPr="003A5C6E" w14:paraId="4AF3EBEB" w14:textId="77777777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</w:tcPr>
          <w:p w14:paraId="0D226F33" w14:textId="25A698DA" w:rsidR="00BC1714" w:rsidRPr="00C81889" w:rsidRDefault="00BC1714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(7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b</w:t>
            </w:r>
            <w:r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) Required SINR (dB) (MCS</w:t>
            </w:r>
            <w:r w:rsidR="00A029F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  <w:r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/</w:t>
            </w:r>
            <w:r w:rsidR="00A029F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  <w:r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10C0CE" w14:textId="2C40A572" w:rsidR="00BC1714" w:rsidRPr="00C81889" w:rsidRDefault="00123FE9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-1.05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C19168" w14:textId="10D8DAD5" w:rsidR="00BC1714" w:rsidRPr="00C81889" w:rsidRDefault="001036DF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-1.93</w:t>
            </w:r>
          </w:p>
        </w:tc>
      </w:tr>
      <w:tr w:rsidR="002764C3" w:rsidRPr="003A5C6E" w14:paraId="6665F0FD" w14:textId="6A7858BA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30E25EBA" w14:textId="277F06FE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(8</w:t>
            </w:r>
            <w:r w:rsidR="00D54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a</w:t>
            </w: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) Receiver signal level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9F12C5" w14:textId="77777777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40D632" w14:textId="2F8DB8E3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</w:tr>
      <w:tr w:rsidR="002764C3" w:rsidRPr="003A5C6E" w14:paraId="5AC9F41A" w14:textId="64356C1B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6FDAF5EB" w14:textId="02E6F73A" w:rsidR="002764C3" w:rsidRPr="003A5C6E" w:rsidRDefault="002764C3" w:rsidP="002764C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        = (6) + (7</w:t>
            </w:r>
            <w:r w:rsidR="00D5496F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a</w:t>
            </w: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) (dBm)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4CA713" w14:textId="3760F785" w:rsidR="002764C3" w:rsidRPr="003A5C6E" w:rsidRDefault="00F37A32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</w:t>
            </w:r>
            <w:r w:rsidR="0015278A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111.7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ECAD87" w14:textId="0B05411D" w:rsidR="002764C3" w:rsidRPr="003A5C6E" w:rsidRDefault="007A17B8" w:rsidP="002764C3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-112</w:t>
            </w:r>
          </w:p>
        </w:tc>
      </w:tr>
      <w:tr w:rsidR="00836C61" w:rsidRPr="003A5C6E" w14:paraId="014B45D6" w14:textId="240B7634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10A65E0B" w14:textId="4C05FA16" w:rsidR="00836C61" w:rsidRPr="00243F89" w:rsidRDefault="00836C61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43F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  <w:r w:rsidR="00D5496F" w:rsidRPr="00243F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(8b)</w:t>
            </w:r>
            <w:r w:rsidR="00243F89" w:rsidRPr="00243F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Receiver signal level  = (6) + (7</w:t>
            </w:r>
            <w:r w:rsidR="0072464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b</w:t>
            </w:r>
            <w:r w:rsidR="00243F89" w:rsidRPr="00243F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) (dBm)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7F7FFD" w14:textId="1FB3C952" w:rsidR="00836C61" w:rsidRPr="00243F89" w:rsidRDefault="00836C61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243F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 </w:t>
            </w:r>
            <w:r w:rsidR="008845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                 </w:t>
            </w:r>
            <w:r w:rsidR="00F37A32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-</w:t>
            </w:r>
            <w:r w:rsidR="0088457B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105.65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FB71D9" w14:textId="682A1147" w:rsidR="00836C61" w:rsidRPr="00243F89" w:rsidRDefault="00932DDB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 xml:space="preserve">                                     -106.53</w:t>
            </w:r>
          </w:p>
        </w:tc>
      </w:tr>
      <w:tr w:rsidR="00836C61" w:rsidRPr="003A5C6E" w14:paraId="61285CFD" w14:textId="218F9EC9" w:rsidTr="00B26970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3FC2D877" w14:textId="1E0838B9" w:rsidR="00836C61" w:rsidRPr="003A5C6E" w:rsidRDefault="00836C61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(9) Reciever Antenna Gain  [dBi]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C56017" w14:textId="55A55611" w:rsidR="00836C61" w:rsidRPr="003A5C6E" w:rsidRDefault="00893086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FE8B08" w14:textId="225A0997" w:rsidR="00836C61" w:rsidRPr="003A5C6E" w:rsidRDefault="003D65C8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11</w:t>
            </w:r>
          </w:p>
        </w:tc>
      </w:tr>
      <w:tr w:rsidR="00836C61" w:rsidRPr="003A5C6E" w14:paraId="1CCA16A5" w14:textId="69881542" w:rsidTr="00CC786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1A327F4F" w14:textId="77B08979" w:rsidR="00836C61" w:rsidRPr="003A5C6E" w:rsidRDefault="00836C61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(10) TX Antenna Gain [dBi]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BC806E" w14:textId="77777777" w:rsidR="00836C61" w:rsidRPr="003A5C6E" w:rsidRDefault="00836C61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0</w:t>
            </w:r>
          </w:p>
        </w:tc>
        <w:tc>
          <w:tcPr>
            <w:tcW w:w="3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D6E98A" w14:textId="0A5DEE02" w:rsidR="00836C61" w:rsidRPr="003A5C6E" w:rsidRDefault="003D65C8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0</w:t>
            </w:r>
          </w:p>
        </w:tc>
      </w:tr>
      <w:tr w:rsidR="00517834" w:rsidRPr="003A5C6E" w14:paraId="4B7E9E31" w14:textId="5D1817AC" w:rsidTr="00CC786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25D8E8CD" w14:textId="77777777" w:rsidR="00517834" w:rsidRPr="003A5C6E" w:rsidRDefault="00517834" w:rsidP="00982EC0">
            <w:pPr>
              <w:spacing w:after="0"/>
              <w:rPr>
                <w:rFonts w:eastAsia="Times New Roman" w:cs="Arial"/>
                <w:color w:val="000000"/>
                <w:lang w:val="sv-SE" w:eastAsia="zh-CN"/>
              </w:rPr>
            </w:pPr>
            <w:r w:rsidRPr="003A5C6E">
              <w:rPr>
                <w:rFonts w:eastAsia="Times New Roman" w:cs="Arial"/>
                <w:color w:val="000000"/>
                <w:lang w:val="sv-SE" w:eastAsia="zh-CN"/>
              </w:rPr>
              <w:t>(11)Maximum Coupling loss (dB)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9D5546" w14:textId="403764E4" w:rsidR="00517834" w:rsidRPr="003A5C6E" w:rsidRDefault="00517834" w:rsidP="00B26970">
            <w:pPr>
              <w:spacing w:after="0"/>
              <w:ind w:right="11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  <w:r w:rsidRPr="003A5C6E"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  <w:t> 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0D04D1" w14:textId="1ED9B666" w:rsidR="00517834" w:rsidRPr="003A5C6E" w:rsidRDefault="00517834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sv-SE" w:eastAsia="zh-CN"/>
              </w:rPr>
            </w:pPr>
          </w:p>
        </w:tc>
      </w:tr>
      <w:tr w:rsidR="00517834" w:rsidRPr="003A5C6E" w14:paraId="644AEEF6" w14:textId="0B6B4F92" w:rsidTr="00CC786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53879697" w14:textId="0EF5DA32" w:rsidR="00517834" w:rsidRPr="00C81889" w:rsidRDefault="00517834" w:rsidP="00982EC0">
            <w:pPr>
              <w:spacing w:after="0"/>
              <w:rPr>
                <w:rFonts w:eastAsia="Times New Roman" w:cs="Arial"/>
                <w:color w:val="000000"/>
                <w:lang w:val="en-US" w:eastAsia="zh-CN"/>
              </w:rPr>
            </w:pPr>
            <w:r w:rsidRPr="00C81889">
              <w:rPr>
                <w:rFonts w:eastAsia="Times New Roman" w:cs="Arial"/>
                <w:color w:val="000000"/>
                <w:lang w:val="en-US" w:eastAsia="zh-CN"/>
              </w:rPr>
              <w:t>MCL</w:t>
            </w:r>
            <w:r w:rsidR="00123FE9" w:rsidRPr="00C81889">
              <w:rPr>
                <w:rFonts w:eastAsia="Times New Roman" w:cs="Arial"/>
                <w:color w:val="000000"/>
                <w:lang w:val="en-US" w:eastAsia="zh-CN"/>
              </w:rPr>
              <w:t xml:space="preserve"> (a)</w:t>
            </w:r>
            <w:r w:rsidRPr="00C81889">
              <w:rPr>
                <w:rFonts w:eastAsia="Times New Roman" w:cs="Arial"/>
                <w:color w:val="000000"/>
                <w:lang w:val="en-US" w:eastAsia="zh-CN"/>
              </w:rPr>
              <w:t xml:space="preserve"> (dB)</w:t>
            </w:r>
            <w:r w:rsidR="000432F3"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= (1) -(8</w:t>
            </w:r>
            <w:r w:rsidR="00123FE9"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a</w:t>
            </w:r>
            <w:r w:rsidR="000432F3"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) + (9) </w:t>
            </w:r>
            <w:r w:rsidR="00D5496F"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(</w:t>
            </w:r>
            <w:r w:rsidR="00123FE9"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MCS0/1)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3711CC" w14:textId="2FDAB20B" w:rsidR="00517834" w:rsidRPr="00C81889" w:rsidRDefault="00BE00EE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                     145.7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C0E62B" w14:textId="2CB0F23B" w:rsidR="00517834" w:rsidRPr="00C81889" w:rsidRDefault="00062646" w:rsidP="00982EC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                                         146</w:t>
            </w:r>
          </w:p>
        </w:tc>
      </w:tr>
      <w:tr w:rsidR="00517834" w:rsidRPr="003A5C6E" w14:paraId="06FFC4F0" w14:textId="2939460C" w:rsidTr="00CC786C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DEBF7" w:fill="DDEBF7"/>
            <w:noWrap/>
            <w:vAlign w:val="bottom"/>
            <w:hideMark/>
          </w:tcPr>
          <w:p w14:paraId="29BE506D" w14:textId="245DCE32" w:rsidR="00517834" w:rsidRPr="00C81889" w:rsidRDefault="00517834" w:rsidP="00982EC0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  </w:t>
            </w:r>
            <w:r w:rsidR="00123FE9" w:rsidRPr="00C81889">
              <w:rPr>
                <w:rFonts w:eastAsia="Times New Roman" w:cs="Arial"/>
                <w:color w:val="000000"/>
                <w:lang w:val="en-US" w:eastAsia="zh-CN"/>
              </w:rPr>
              <w:t>MCL (b) (dB)</w:t>
            </w:r>
            <w:r w:rsidR="00123FE9" w:rsidRPr="00C8188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= (1) -(8b) + (9) (</w:t>
            </w:r>
            <w:r w:rsidR="00123FE9"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MCS</w:t>
            </w:r>
            <w:r w:rsidR="00123FE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6</w:t>
            </w:r>
            <w:r w:rsidR="00123FE9"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/</w:t>
            </w:r>
            <w:r w:rsidR="00123FE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8</w:t>
            </w:r>
            <w:r w:rsidR="00123FE9" w:rsidRPr="00D45FE0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079182" w14:textId="05169DD2" w:rsidR="00517834" w:rsidRPr="00C81889" w:rsidRDefault="00BE00EE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139.65</w:t>
            </w:r>
          </w:p>
        </w:tc>
        <w:tc>
          <w:tcPr>
            <w:tcW w:w="3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579519" w14:textId="67686884" w:rsidR="00517834" w:rsidRPr="00C81889" w:rsidRDefault="00AC5350" w:rsidP="00982EC0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140.53</w:t>
            </w:r>
          </w:p>
        </w:tc>
      </w:tr>
      <w:bookmarkEnd w:id="0"/>
    </w:tbl>
    <w:p w14:paraId="6E312F17" w14:textId="7858BF7D" w:rsidR="00DE664A" w:rsidRDefault="00DE664A" w:rsidP="00DE664A">
      <w:pPr>
        <w:pStyle w:val="Observation"/>
        <w:numPr>
          <w:ilvl w:val="0"/>
          <w:numId w:val="0"/>
        </w:numPr>
        <w:snapToGrid w:val="0"/>
        <w:spacing w:line="259" w:lineRule="auto"/>
        <w:jc w:val="left"/>
      </w:pPr>
    </w:p>
    <w:p w14:paraId="00A85522" w14:textId="47CF7A21" w:rsidR="003732C9" w:rsidRDefault="00186FD0" w:rsidP="00186FD0">
      <w:r>
        <w:t xml:space="preserve">It can be </w:t>
      </w:r>
      <w:r w:rsidR="00F51229">
        <w:t>observed</w:t>
      </w:r>
      <w:r>
        <w:t xml:space="preserve"> that </w:t>
      </w:r>
      <w:r w:rsidR="00ED5665">
        <w:t xml:space="preserve">there is 1 dB MCL loss for </w:t>
      </w:r>
      <w:r w:rsidR="00EC4E60">
        <w:t>high</w:t>
      </w:r>
      <w:r w:rsidR="00496C88">
        <w:t xml:space="preserve"> MCS</w:t>
      </w:r>
      <w:r w:rsidR="004D78F0">
        <w:t xml:space="preserve"> index </w:t>
      </w:r>
      <w:r w:rsidR="00667F3D">
        <w:t xml:space="preserve">with 14 dB ripple compared with the 4 dB ripple requirement. </w:t>
      </w:r>
      <w:r w:rsidR="00BC6577">
        <w:t>This translate</w:t>
      </w:r>
      <w:r w:rsidR="003F266D">
        <w:t>s</w:t>
      </w:r>
      <w:r w:rsidR="00BC6577">
        <w:t xml:space="preserve"> the coverage loss </w:t>
      </w:r>
      <w:r w:rsidR="003854C2">
        <w:t>for more relaxed ripple requirement</w:t>
      </w:r>
      <w:r w:rsidR="003F266D">
        <w:t xml:space="preserve">.  </w:t>
      </w:r>
    </w:p>
    <w:p w14:paraId="7FB71D2F" w14:textId="5DE42601" w:rsidR="00E92869" w:rsidRDefault="00B3533A" w:rsidP="00BD7E61">
      <w:pPr>
        <w:pStyle w:val="Observation"/>
      </w:pPr>
      <w:bookmarkStart w:id="6" w:name="_Ref127537109"/>
      <w:r>
        <w:t>14 dB ripple at t</w:t>
      </w:r>
      <w:r w:rsidR="00BD7E61">
        <w:t xml:space="preserve">he edge PRB allocation </w:t>
      </w:r>
      <w:r w:rsidR="005F2D00">
        <w:t xml:space="preserve">may result in </w:t>
      </w:r>
      <w:r>
        <w:t>0.9</w:t>
      </w:r>
      <w:r w:rsidR="005F2D00">
        <w:t xml:space="preserve"> dB link budget loss</w:t>
      </w:r>
      <w:r w:rsidR="00244B3F">
        <w:t xml:space="preserve"> for high MCS</w:t>
      </w:r>
      <w:r w:rsidR="005F2D00">
        <w:t xml:space="preserve"> if </w:t>
      </w:r>
      <w:r w:rsidR="00CA3B30">
        <w:t>14 dB ripple would be allowed.</w:t>
      </w:r>
      <w:bookmarkEnd w:id="6"/>
      <w:r w:rsidR="00CA3B30">
        <w:t xml:space="preserve"> </w:t>
      </w:r>
      <w:r w:rsidR="00352210">
        <w:t xml:space="preserve"> </w:t>
      </w:r>
    </w:p>
    <w:p w14:paraId="098AAC76" w14:textId="5B4735B3" w:rsidR="00B3533A" w:rsidRDefault="00B3533A" w:rsidP="00B3533A">
      <w:pPr>
        <w:pStyle w:val="Observation"/>
      </w:pPr>
      <w:bookmarkStart w:id="7" w:name="_Ref132040213"/>
      <w:r>
        <w:t>14 dB ripple at the edge PRB allocation may result in 0.3 dB link budget loss for low MCS if 14 dB ripple would be allowed.</w:t>
      </w:r>
      <w:bookmarkEnd w:id="7"/>
      <w:r>
        <w:t xml:space="preserve">  </w:t>
      </w:r>
    </w:p>
    <w:p w14:paraId="47BA3A73" w14:textId="4E612033" w:rsidR="006C3587" w:rsidRDefault="006C3587" w:rsidP="00560126">
      <w:pPr>
        <w:pStyle w:val="Observation"/>
        <w:numPr>
          <w:ilvl w:val="0"/>
          <w:numId w:val="0"/>
        </w:numPr>
        <w:ind w:left="360"/>
      </w:pPr>
    </w:p>
    <w:p w14:paraId="7F1D16DF" w14:textId="360CA1C1" w:rsidR="006C3587" w:rsidRDefault="004E4FED" w:rsidP="00186FD0">
      <w:r w:rsidRPr="004E4FED">
        <w:rPr>
          <w:noProof/>
        </w:rPr>
        <w:drawing>
          <wp:inline distT="0" distB="0" distL="0" distR="0" wp14:anchorId="762DF107" wp14:editId="761BB77E">
            <wp:extent cx="3930095" cy="29464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377" cy="294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7D898" w14:textId="07A61CA3" w:rsidR="003F266D" w:rsidRDefault="00030742" w:rsidP="00030742">
      <w:pPr>
        <w:pStyle w:val="Caption"/>
      </w:pPr>
      <w:bookmarkStart w:id="8" w:name="_Ref1316694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B56A6">
        <w:rPr>
          <w:noProof/>
        </w:rPr>
        <w:t>2</w:t>
      </w:r>
      <w:r>
        <w:fldChar w:fldCharType="end"/>
      </w:r>
      <w:bookmarkEnd w:id="8"/>
      <w:r>
        <w:t xml:space="preserve">  : </w:t>
      </w:r>
      <w:r w:rsidRPr="00753E52">
        <w:t>PSD curve with DFT-OFDM , QPSK and 100PRB</w:t>
      </w:r>
    </w:p>
    <w:p w14:paraId="5C9BE5C0" w14:textId="3304823C" w:rsidR="00E92869" w:rsidRDefault="00E92869" w:rsidP="008A3416"/>
    <w:p w14:paraId="4F050127" w14:textId="65A2F645" w:rsidR="002576A4" w:rsidRDefault="002576A4" w:rsidP="008A3416">
      <w:r>
        <w:t xml:space="preserve">From the discussion above, it can be observed that the ripple requirement </w:t>
      </w:r>
      <w:r w:rsidR="002A7CD5">
        <w:t xml:space="preserve">should not be </w:t>
      </w:r>
      <w:r w:rsidR="00244B3F">
        <w:t xml:space="preserve">too </w:t>
      </w:r>
      <w:r w:rsidR="002A7CD5">
        <w:t xml:space="preserve">relaxed for the coverage enhancement scenario. </w:t>
      </w:r>
      <w:r w:rsidR="000D33F5">
        <w:t>For</w:t>
      </w:r>
      <w:r w:rsidR="002A7CD5">
        <w:t xml:space="preserve"> the </w:t>
      </w:r>
      <w:r w:rsidR="000D33F5">
        <w:t>spectrum flatness curve with different schemes in</w:t>
      </w:r>
      <w:r w:rsidR="00773D91">
        <w:t xml:space="preserve"> </w:t>
      </w:r>
      <w:r w:rsidR="00773D91">
        <w:fldChar w:fldCharType="begin"/>
      </w:r>
      <w:r w:rsidR="00773D91">
        <w:instrText xml:space="preserve"> REF _Ref131669678 \h </w:instrText>
      </w:r>
      <w:r w:rsidR="00773D91">
        <w:fldChar w:fldCharType="separate"/>
      </w:r>
      <w:r w:rsidR="00773D91">
        <w:t xml:space="preserve">Figure </w:t>
      </w:r>
      <w:r w:rsidR="00773D91">
        <w:rPr>
          <w:noProof/>
        </w:rPr>
        <w:t>1</w:t>
      </w:r>
      <w:r w:rsidR="00773D91">
        <w:fldChar w:fldCharType="end"/>
      </w:r>
      <w:r w:rsidR="000D33F5">
        <w:t xml:space="preserve">, the </w:t>
      </w:r>
      <w:r w:rsidR="00001312">
        <w:t xml:space="preserve">subcarrier amplitude ripple for clipping scheme does not violate the general </w:t>
      </w:r>
      <w:r w:rsidR="001C725B">
        <w:t>spectrum flatness scheme, this gives another option for the transparent scheme, which without scarifying the edge PRB link budget, UE c</w:t>
      </w:r>
      <w:r w:rsidR="007A6AB6">
        <w:t xml:space="preserve">an reduce the MPR allowance and benefit the coverage enhancement. </w:t>
      </w:r>
    </w:p>
    <w:p w14:paraId="1672BB3F" w14:textId="4890BAB7" w:rsidR="007A6AB6" w:rsidRDefault="007A6AB6" w:rsidP="007A6AB6">
      <w:pPr>
        <w:pStyle w:val="Observation"/>
      </w:pPr>
      <w:bookmarkStart w:id="9" w:name="_Ref127537128"/>
      <w:r>
        <w:t>Clipping scheme can meet the general spectrum flatness requirement</w:t>
      </w:r>
      <w:r w:rsidR="001E7E5E">
        <w:t>.</w:t>
      </w:r>
      <w:bookmarkEnd w:id="9"/>
    </w:p>
    <w:p w14:paraId="3D8E4297" w14:textId="44291C89" w:rsidR="001E7E5E" w:rsidRDefault="00F15020" w:rsidP="001E7E5E">
      <w:r>
        <w:t>To avoid the link budget loss, if the ripple requirement needs to be relaxed to enable the FDSS scheme</w:t>
      </w:r>
      <w:r w:rsidR="009E30F5">
        <w:t xml:space="preserve"> with 2-tap or 3-tap filter, the amount of relaxation shall not be </w:t>
      </w:r>
      <w:r w:rsidR="00372250">
        <w:t xml:space="preserve">bigger </w:t>
      </w:r>
      <w:r w:rsidR="56FA1B10">
        <w:t>too big caus</w:t>
      </w:r>
      <w:r w:rsidR="00773D91">
        <w:t>ing</w:t>
      </w:r>
      <w:r w:rsidR="56FA1B10">
        <w:t xml:space="preserve"> </w:t>
      </w:r>
      <w:r w:rsidR="00773D91">
        <w:t>additional</w:t>
      </w:r>
      <w:r w:rsidR="56FA1B10">
        <w:t xml:space="preserve"> link budget loss for </w:t>
      </w:r>
      <w:r w:rsidR="00372250">
        <w:t>the net gain</w:t>
      </w:r>
      <w:r w:rsidR="5E64C1F7">
        <w:t>.</w:t>
      </w:r>
    </w:p>
    <w:p w14:paraId="34C8E216" w14:textId="05E2BB40" w:rsidR="00592842" w:rsidRDefault="00592842" w:rsidP="00592842">
      <w:pPr>
        <w:pStyle w:val="Proposal"/>
      </w:pPr>
      <w:bookmarkStart w:id="10" w:name="_Ref127537138"/>
      <w:r>
        <w:t xml:space="preserve">In case of the relaxing the spectrum flatness requirement for transparent scheme, </w:t>
      </w:r>
      <w:r w:rsidR="00244B3F">
        <w:t xml:space="preserve">the requirement should not be </w:t>
      </w:r>
      <w:r w:rsidR="00625A3A">
        <w:t>the same with Pi/2 BPSK, the exact amount could be further discussed.</w:t>
      </w:r>
      <w:bookmarkEnd w:id="10"/>
    </w:p>
    <w:p w14:paraId="1A8AF357" w14:textId="77777777" w:rsidR="00592842" w:rsidRDefault="00592842" w:rsidP="00592842">
      <w:pPr>
        <w:pStyle w:val="Proposal"/>
        <w:numPr>
          <w:ilvl w:val="0"/>
          <w:numId w:val="0"/>
        </w:numPr>
      </w:pPr>
    </w:p>
    <w:p w14:paraId="51FF6B7F" w14:textId="3B1A84E5" w:rsidR="009E1D61" w:rsidRDefault="00976147" w:rsidP="00C81889">
      <w:r>
        <w:t xml:space="preserve">Another aspect is </w:t>
      </w:r>
      <w:r w:rsidR="008A6B6A">
        <w:t>the</w:t>
      </w:r>
      <w:r>
        <w:t xml:space="preserve"> </w:t>
      </w:r>
      <w:r w:rsidR="008A6B6A">
        <w:t>power boosting</w:t>
      </w:r>
      <w:r w:rsidR="008F0200">
        <w:t xml:space="preserve"> /negative MPR. </w:t>
      </w:r>
      <w:r w:rsidR="003F1F65">
        <w:t xml:space="preserve">As current specification allows 0 dB MPR at inner RB allocation, it </w:t>
      </w:r>
      <w:r w:rsidR="00247D05">
        <w:t xml:space="preserve">could be meaningful to discuss whether UE could transmit more power for inner RB allocation. </w:t>
      </w:r>
      <w:r w:rsidR="008F0200">
        <w:t>It is agreed that the ACLR for power boosting is following a PC3 ACLR not PC2 ALCR</w:t>
      </w:r>
      <w:r w:rsidR="008D79CC">
        <w:t xml:space="preserve"> [4]</w:t>
      </w:r>
      <w:r w:rsidR="008F0200">
        <w:t>.</w:t>
      </w:r>
      <w:r w:rsidR="008D79CC">
        <w:t xml:space="preserve"> </w:t>
      </w:r>
      <w:r w:rsidR="00D83140">
        <w:t>Based on this assumption,</w:t>
      </w:r>
      <w:r w:rsidR="008F0200">
        <w:t xml:space="preserve"> </w:t>
      </w:r>
      <w:r w:rsidR="004550CD">
        <w:t xml:space="preserve">Figure </w:t>
      </w:r>
      <w:r w:rsidR="00E87FAD">
        <w:t xml:space="preserve">3 shows the </w:t>
      </w:r>
      <w:r w:rsidR="00BF2015">
        <w:t xml:space="preserve">UE output power backoff including the negative MPR. It can be observed that the </w:t>
      </w:r>
      <w:r w:rsidR="0031652A">
        <w:t>below RB size 15, the baseline perform</w:t>
      </w:r>
      <w:r w:rsidR="008266CC">
        <w:t>s</w:t>
      </w:r>
      <w:r w:rsidR="0031652A">
        <w:t xml:space="preserve"> better than any other </w:t>
      </w:r>
      <w:r w:rsidR="00C429FB">
        <w:t xml:space="preserve">transparent/non-transparent schemes. </w:t>
      </w:r>
      <w:r w:rsidR="002F641A">
        <w:t>For larger PRB</w:t>
      </w:r>
      <w:r w:rsidR="00980DDD">
        <w:t xml:space="preserve"> </w:t>
      </w:r>
      <w:r w:rsidR="00CB5C60">
        <w:t>greater than RB size of 60</w:t>
      </w:r>
      <w:r w:rsidR="002F641A">
        <w:t xml:space="preserve">, the </w:t>
      </w:r>
      <w:r w:rsidR="00CB5C60">
        <w:t xml:space="preserve">non-transparent scheme </w:t>
      </w:r>
      <w:r w:rsidR="005B04B4">
        <w:t xml:space="preserve">gain </w:t>
      </w:r>
      <w:r w:rsidR="008266CC">
        <w:t>overtakes</w:t>
      </w:r>
      <w:r w:rsidR="00CB5C60">
        <w:t xml:space="preserve"> the transparent scheme and </w:t>
      </w:r>
      <w:r w:rsidR="008266CC">
        <w:t xml:space="preserve">baseline, </w:t>
      </w:r>
      <w:r w:rsidR="00CB5C60">
        <w:t xml:space="preserve">the gain could be 1.7 dB. This is without considering the SNR loss incurred in BLER simulation. </w:t>
      </w:r>
    </w:p>
    <w:p w14:paraId="17F01997" w14:textId="3C13F065" w:rsidR="009E1D61" w:rsidRDefault="009E1D61" w:rsidP="00592842">
      <w:pPr>
        <w:pStyle w:val="Proposal"/>
        <w:numPr>
          <w:ilvl w:val="0"/>
          <w:numId w:val="0"/>
        </w:numPr>
      </w:pPr>
    </w:p>
    <w:p w14:paraId="0BC415CF" w14:textId="63FA3838" w:rsidR="00CA3B30" w:rsidRDefault="00266E5F" w:rsidP="00D86D5C">
      <w:r w:rsidRPr="00D66500">
        <w:rPr>
          <w:noProof/>
        </w:rPr>
        <w:lastRenderedPageBreak/>
        <w:drawing>
          <wp:anchor distT="0" distB="0" distL="114300" distR="114300" simplePos="0" relativeHeight="251658243" behindDoc="1" locked="0" layoutInCell="1" allowOverlap="1" wp14:anchorId="10D6E063" wp14:editId="3A762206">
            <wp:simplePos x="0" y="0"/>
            <wp:positionH relativeFrom="column">
              <wp:posOffset>3122930</wp:posOffset>
            </wp:positionH>
            <wp:positionV relativeFrom="paragraph">
              <wp:posOffset>93980</wp:posOffset>
            </wp:positionV>
            <wp:extent cx="2759075" cy="2068830"/>
            <wp:effectExtent l="0" t="0" r="0" b="0"/>
            <wp:wrapTight wrapText="bothSides">
              <wp:wrapPolygon edited="0">
                <wp:start x="6264" y="199"/>
                <wp:lineTo x="1641" y="1193"/>
                <wp:lineTo x="1491" y="3381"/>
                <wp:lineTo x="2386" y="3779"/>
                <wp:lineTo x="895" y="5370"/>
                <wp:lineTo x="447" y="6166"/>
                <wp:lineTo x="447" y="14519"/>
                <wp:lineTo x="1641" y="16508"/>
                <wp:lineTo x="1342" y="16906"/>
                <wp:lineTo x="1342" y="17304"/>
                <wp:lineTo x="2088" y="19691"/>
                <wp:lineTo x="2088" y="20088"/>
                <wp:lineTo x="7904" y="20884"/>
                <wp:lineTo x="9992" y="21282"/>
                <wp:lineTo x="12229" y="21282"/>
                <wp:lineTo x="14317" y="20884"/>
                <wp:lineTo x="20133" y="20088"/>
                <wp:lineTo x="19984" y="1790"/>
                <wp:lineTo x="19388" y="1193"/>
                <wp:lineTo x="15958" y="199"/>
                <wp:lineTo x="6264" y="199"/>
              </wp:wrapPolygon>
            </wp:wrapTight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626CD27-1C2B-1F2F-D6B3-BBE960017C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5626CD27-1C2B-1F2F-D6B3-BBE960017C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9075" cy="2068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1D61">
        <w:rPr>
          <w:noProof/>
        </w:rPr>
        <w:drawing>
          <wp:anchor distT="0" distB="0" distL="114300" distR="114300" simplePos="0" relativeHeight="251658242" behindDoc="1" locked="0" layoutInCell="1" allowOverlap="1" wp14:anchorId="58B2B8DF" wp14:editId="0667C519">
            <wp:simplePos x="0" y="0"/>
            <wp:positionH relativeFrom="column">
              <wp:posOffset>-635</wp:posOffset>
            </wp:positionH>
            <wp:positionV relativeFrom="paragraph">
              <wp:posOffset>17780</wp:posOffset>
            </wp:positionV>
            <wp:extent cx="3080385" cy="2310130"/>
            <wp:effectExtent l="0" t="0" r="0" b="0"/>
            <wp:wrapTight wrapText="bothSides">
              <wp:wrapPolygon edited="0">
                <wp:start x="6278" y="356"/>
                <wp:lineTo x="1737" y="1069"/>
                <wp:lineTo x="1603" y="3206"/>
                <wp:lineTo x="2404" y="3562"/>
                <wp:lineTo x="801" y="6056"/>
                <wp:lineTo x="534" y="6947"/>
                <wp:lineTo x="668" y="14962"/>
                <wp:lineTo x="1603" y="14962"/>
                <wp:lineTo x="1336" y="16743"/>
                <wp:lineTo x="1603" y="17812"/>
                <wp:lineTo x="2404" y="17812"/>
                <wp:lineTo x="1737" y="18881"/>
                <wp:lineTo x="2538" y="19949"/>
                <wp:lineTo x="10019" y="20662"/>
                <wp:lineTo x="10019" y="21196"/>
                <wp:lineTo x="12022" y="21196"/>
                <wp:lineTo x="17499" y="20662"/>
                <wp:lineTo x="20171" y="19771"/>
                <wp:lineTo x="20171" y="1781"/>
                <wp:lineTo x="19369" y="1247"/>
                <wp:lineTo x="15228" y="356"/>
                <wp:lineTo x="6278" y="356"/>
              </wp:wrapPolygon>
            </wp:wrapTight>
            <wp:docPr id="16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05026036-E9C1-C8BA-2630-60FEBE7AB4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05026036-E9C1-C8BA-2630-60FEBE7AB4F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0385" cy="2310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C9FA71" w14:textId="273C96D6" w:rsidR="009E1D61" w:rsidRDefault="009E1D61" w:rsidP="00D86D5C"/>
    <w:p w14:paraId="6B721644" w14:textId="2B38BEEF" w:rsidR="009E1D61" w:rsidRDefault="009E1D61" w:rsidP="00D86D5C"/>
    <w:p w14:paraId="27355572" w14:textId="29528A2F" w:rsidR="009E1D61" w:rsidRDefault="009E1D61" w:rsidP="00D86D5C"/>
    <w:p w14:paraId="38098771" w14:textId="5927798F" w:rsidR="009E1D61" w:rsidRDefault="009E1D61" w:rsidP="00D86D5C"/>
    <w:p w14:paraId="0B3F299E" w14:textId="608DC94B" w:rsidR="009E1D61" w:rsidRDefault="009E1D61" w:rsidP="00D86D5C"/>
    <w:p w14:paraId="1C140C86" w14:textId="25D47ABB" w:rsidR="009E1D61" w:rsidRDefault="009E1D61" w:rsidP="00D86D5C"/>
    <w:p w14:paraId="555E5D69" w14:textId="267EE6C7" w:rsidR="009E1D61" w:rsidRDefault="009E1D61" w:rsidP="00D86D5C"/>
    <w:p w14:paraId="7EA90AFD" w14:textId="3872B3C5" w:rsidR="009E1D61" w:rsidRDefault="009E1D61" w:rsidP="00D86D5C"/>
    <w:p w14:paraId="42816B03" w14:textId="3D25D40E" w:rsidR="009E1D61" w:rsidRDefault="00BB56A6" w:rsidP="00BB56A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427D30">
        <w:t>UE output backoff for inner RB allocation with negative MPR</w:t>
      </w:r>
    </w:p>
    <w:p w14:paraId="7A93952B" w14:textId="671B1A11" w:rsidR="00D66500" w:rsidRDefault="00D66500" w:rsidP="00D86D5C"/>
    <w:p w14:paraId="462C1822" w14:textId="39F2F419" w:rsidR="007F0DA8" w:rsidRDefault="007F0DA8" w:rsidP="00A009C9"/>
    <w:p w14:paraId="1698D9CC" w14:textId="3C8ACCB5" w:rsidR="00D66500" w:rsidRDefault="0026224E" w:rsidP="00D86D5C">
      <w:r>
        <w:t xml:space="preserve">Though </w:t>
      </w:r>
      <w:r w:rsidR="00870CA8">
        <w:t>in previous WF</w:t>
      </w:r>
      <w:r w:rsidR="001F2D6D">
        <w:t>[1]</w:t>
      </w:r>
      <w:r w:rsidR="00870CA8">
        <w:t xml:space="preserve">, </w:t>
      </w:r>
      <w:r w:rsidR="00DD51AB">
        <w:t xml:space="preserve">ACLR </w:t>
      </w:r>
      <w:r w:rsidR="00030785">
        <w:t xml:space="preserve">is assumed to corresponding power class. </w:t>
      </w:r>
      <w:r w:rsidR="00FE70F1">
        <w:t xml:space="preserve">But the implication on network side when the power of PC3 UE is boosted to be the same or exceeding a PC2 is not discussed. </w:t>
      </w:r>
    </w:p>
    <w:p w14:paraId="624B9C35" w14:textId="77777777" w:rsidR="001C0A28" w:rsidRPr="00C81889" w:rsidRDefault="001C0A28" w:rsidP="001C0A28">
      <w:r w:rsidRPr="00C81889">
        <w:t>In Power class definition, there is a tolerance associated to each power class.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1C0A28" w14:paraId="255E4ED9" w14:textId="77777777" w:rsidTr="001C0A28"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9B4791F" w14:textId="77777777" w:rsidR="001C0A28" w:rsidRDefault="001C0A28">
            <w:pPr>
              <w:pStyle w:val="TAH"/>
              <w:rPr>
                <w:rFonts w:ascii="Arial" w:hAnsi="Arial"/>
                <w:szCs w:val="18"/>
              </w:rPr>
            </w:pPr>
            <w:r>
              <w:t>NR</w:t>
            </w:r>
          </w:p>
          <w:p w14:paraId="6B9741E5" w14:textId="77777777" w:rsidR="001C0A28" w:rsidRDefault="001C0A28">
            <w:pPr>
              <w:pStyle w:val="TAH"/>
              <w:rPr>
                <w:sz w:val="20"/>
              </w:rPr>
            </w:pPr>
            <w:r>
              <w:t>band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7F1C4" w14:textId="77777777" w:rsidR="001C0A28" w:rsidRDefault="001C0A28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92C48C" w14:textId="77777777" w:rsidR="001C0A28" w:rsidRDefault="001C0A28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8AE842" w14:textId="77777777" w:rsidR="001C0A28" w:rsidRDefault="001C0A28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FCE4B3" w14:textId="77777777" w:rsidR="001C0A28" w:rsidRDefault="001C0A28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E6DC3" w14:textId="77777777" w:rsidR="001C0A28" w:rsidRDefault="001C0A28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5974D" w14:textId="77777777" w:rsidR="001C0A28" w:rsidRDefault="001C0A28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A2710" w14:textId="77777777" w:rsidR="001C0A28" w:rsidRDefault="001C0A28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94C3C" w14:textId="77777777" w:rsidR="001C0A28" w:rsidRDefault="001C0A28">
            <w:pPr>
              <w:pStyle w:val="TAH"/>
            </w:pPr>
            <w:r>
              <w:t>Tolerance (dB)</w:t>
            </w:r>
          </w:p>
        </w:tc>
      </w:tr>
      <w:tr w:rsidR="005E30EB" w14:paraId="03893105" w14:textId="77777777" w:rsidTr="005E30EB"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3E208A" w14:textId="77777777" w:rsidR="005E30EB" w:rsidRPr="005E30EB" w:rsidRDefault="005E30EB">
            <w:pPr>
              <w:pStyle w:val="TAC"/>
            </w:pPr>
            <w:r>
              <w:t>n40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FED7" w14:textId="77777777" w:rsidR="005E30EB" w:rsidRDefault="005E30EB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73421" w14:textId="77777777" w:rsidR="005E30EB" w:rsidRDefault="005E30EB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7AE68" w14:textId="77777777" w:rsidR="005E30EB" w:rsidRDefault="005E30EB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A8C25" w14:textId="77777777" w:rsidR="005E30EB" w:rsidRDefault="005E30EB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1F4267" w14:textId="77777777" w:rsidR="005E30EB" w:rsidRDefault="005E30E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356E3" w14:textId="77777777" w:rsidR="005E30EB" w:rsidRDefault="005E30E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92AC4" w14:textId="77777777" w:rsidR="005E30EB" w:rsidRDefault="005E30EB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A750D" w14:textId="77777777" w:rsidR="005E30EB" w:rsidRDefault="005E30EB">
            <w:pPr>
              <w:pStyle w:val="TAC"/>
            </w:pPr>
            <w:r>
              <w:t>±2</w:t>
            </w:r>
          </w:p>
        </w:tc>
      </w:tr>
      <w:tr w:rsidR="004C5ECF" w14:paraId="058AF147" w14:textId="77777777" w:rsidTr="004C5ECF"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2049EA" w14:textId="77777777" w:rsidR="004C5ECF" w:rsidRPr="004C5ECF" w:rsidRDefault="004C5ECF">
            <w:pPr>
              <w:pStyle w:val="TAC"/>
            </w:pPr>
            <w:r w:rsidRPr="004C5ECF">
              <w:t>n41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08880" w14:textId="77777777" w:rsidR="004C5ECF" w:rsidRDefault="004C5ECF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15EF5" w14:textId="77777777" w:rsidR="004C5ECF" w:rsidRDefault="004C5ECF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E4A948" w14:textId="77777777" w:rsidR="004C5ECF" w:rsidRDefault="004C5ECF">
            <w:pPr>
              <w:pStyle w:val="TAC"/>
            </w:pPr>
            <w:r>
              <w:t>29</w:t>
            </w:r>
            <w:r w:rsidRPr="00501BC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F058C" w14:textId="77777777" w:rsidR="004C5ECF" w:rsidRDefault="004C5ECF">
            <w:pPr>
              <w:pStyle w:val="TAC"/>
            </w:pPr>
            <w:r>
              <w:t>+2/-3</w:t>
            </w:r>
            <w:r w:rsidRPr="004C5ECF"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C4B641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90D91E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  <w:r w:rsidRPr="009A43B3">
              <w:rPr>
                <w:vertAlign w:val="superscript"/>
                <w:lang w:eastAsia="ko-KR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E63754" w14:textId="77777777" w:rsidR="004C5ECF" w:rsidRDefault="004C5EC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E56CC8" w14:textId="77777777" w:rsidR="004C5ECF" w:rsidRDefault="004C5ECF">
            <w:pPr>
              <w:pStyle w:val="TAC"/>
            </w:pPr>
            <w:r>
              <w:t>±2</w:t>
            </w:r>
            <w:r w:rsidRPr="009A43B3">
              <w:rPr>
                <w:vertAlign w:val="superscript"/>
              </w:rPr>
              <w:t>3</w:t>
            </w:r>
          </w:p>
        </w:tc>
      </w:tr>
      <w:tr w:rsidR="004C5ECF" w14:paraId="1A744745" w14:textId="77777777" w:rsidTr="004C5ECF"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5BABA" w14:textId="77777777" w:rsidR="004C5ECF" w:rsidRPr="004C5ECF" w:rsidRDefault="004C5ECF">
            <w:pPr>
              <w:pStyle w:val="TAC"/>
            </w:pPr>
            <w:r w:rsidRPr="004C5ECF">
              <w:t>n77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928A4" w14:textId="77777777" w:rsidR="004C5ECF" w:rsidRDefault="004C5ECF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F908D4" w14:textId="77777777" w:rsidR="004C5ECF" w:rsidRDefault="004C5ECF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45A0C" w14:textId="77777777" w:rsidR="004C5ECF" w:rsidRDefault="004C5ECF">
            <w:pPr>
              <w:pStyle w:val="TAC"/>
            </w:pPr>
            <w:r>
              <w:t>29</w:t>
            </w:r>
            <w:r w:rsidRPr="00501BC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F5E92" w14:textId="77777777" w:rsidR="004C5ECF" w:rsidRDefault="004C5EC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BC335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EC9CA0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416DD4" w14:textId="77777777" w:rsidR="004C5ECF" w:rsidRDefault="004C5EC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1F57B3" w14:textId="77777777" w:rsidR="004C5ECF" w:rsidRDefault="004C5ECF">
            <w:pPr>
              <w:pStyle w:val="TAC"/>
            </w:pPr>
            <w:r>
              <w:t>+2/-3</w:t>
            </w:r>
          </w:p>
        </w:tc>
      </w:tr>
      <w:tr w:rsidR="004C5ECF" w14:paraId="00E623EC" w14:textId="77777777" w:rsidTr="004C5ECF"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DEE25A" w14:textId="77777777" w:rsidR="004C5ECF" w:rsidRPr="004C5ECF" w:rsidRDefault="004C5ECF">
            <w:pPr>
              <w:pStyle w:val="TAC"/>
            </w:pPr>
            <w:r w:rsidRPr="004C5ECF">
              <w:t>n78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E910D" w14:textId="77777777" w:rsidR="004C5ECF" w:rsidRDefault="004C5ECF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2F9164" w14:textId="77777777" w:rsidR="004C5ECF" w:rsidRDefault="004C5ECF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E971F0" w14:textId="77777777" w:rsidR="004C5ECF" w:rsidRDefault="004C5ECF">
            <w:pPr>
              <w:pStyle w:val="TAC"/>
            </w:pPr>
            <w:r>
              <w:t>29</w:t>
            </w:r>
            <w:r w:rsidRPr="00501BC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4B80A" w14:textId="77777777" w:rsidR="004C5ECF" w:rsidRDefault="004C5EC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D525C9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754CE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32F0" w14:textId="77777777" w:rsidR="004C5ECF" w:rsidRDefault="004C5EC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37DB55" w14:textId="77777777" w:rsidR="004C5ECF" w:rsidRDefault="004C5ECF">
            <w:pPr>
              <w:pStyle w:val="TAC"/>
            </w:pPr>
            <w:r>
              <w:t>+2/-3</w:t>
            </w:r>
          </w:p>
        </w:tc>
      </w:tr>
      <w:tr w:rsidR="004C5ECF" w14:paraId="63EB2C89" w14:textId="77777777" w:rsidTr="004C5ECF"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FCD89F" w14:textId="77777777" w:rsidR="004C5ECF" w:rsidRPr="004C5ECF" w:rsidRDefault="004C5ECF">
            <w:pPr>
              <w:pStyle w:val="TAC"/>
            </w:pPr>
            <w:r>
              <w:t>n79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F14F7" w14:textId="77777777" w:rsidR="004C5ECF" w:rsidRDefault="004C5ECF">
            <w:pPr>
              <w:pStyle w:val="TAC"/>
            </w:pP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43ED5" w14:textId="77777777" w:rsidR="004C5ECF" w:rsidRDefault="004C5ECF">
            <w:pPr>
              <w:pStyle w:val="TAC"/>
            </w:pP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0B2D2C" w14:textId="77777777" w:rsidR="004C5ECF" w:rsidRDefault="004C5ECF">
            <w:pPr>
              <w:pStyle w:val="TAC"/>
            </w:pPr>
            <w:r>
              <w:t>29</w:t>
            </w:r>
            <w:r w:rsidRPr="00501BC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0C8E0" w14:textId="77777777" w:rsidR="004C5ECF" w:rsidRDefault="004C5ECF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B715AF" w14:textId="77777777" w:rsidR="004C5ECF" w:rsidRP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C7D262" w14:textId="77777777" w:rsidR="004C5ECF" w:rsidRDefault="004C5EC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DEE487" w14:textId="77777777" w:rsidR="004C5ECF" w:rsidRDefault="004C5ECF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1CA4F" w14:textId="77777777" w:rsidR="004C5ECF" w:rsidRDefault="004C5ECF">
            <w:pPr>
              <w:pStyle w:val="TAC"/>
            </w:pPr>
            <w:r>
              <w:t>+2/-3</w:t>
            </w:r>
          </w:p>
        </w:tc>
      </w:tr>
    </w:tbl>
    <w:p w14:paraId="4DDCE66A" w14:textId="77777777" w:rsidR="001C0A28" w:rsidRDefault="001C0A28" w:rsidP="001C0A28">
      <w:pPr>
        <w:rPr>
          <w:rFonts w:ascii="Calibri" w:eastAsia="Malgun Gothic" w:hAnsi="Calibri" w:cs="Calibri"/>
          <w:sz w:val="22"/>
          <w:szCs w:val="22"/>
          <w:lang w:val="en-US"/>
        </w:rPr>
      </w:pPr>
    </w:p>
    <w:p w14:paraId="6CBD07B1" w14:textId="49F81B2C" w:rsidR="00AC621D" w:rsidRDefault="00937EE3" w:rsidP="00D86D5C">
      <w:r>
        <w:t>In</w:t>
      </w:r>
      <w:r w:rsidR="007977F1">
        <w:t xml:space="preserve"> </w:t>
      </w:r>
      <w:r w:rsidR="00B41E3E">
        <w:t>Table 6.2.2-1</w:t>
      </w:r>
      <w:r w:rsidR="007977F1">
        <w:t xml:space="preserve"> of 38.101-1, </w:t>
      </w:r>
      <w:r w:rsidR="00DF2824">
        <w:t xml:space="preserve">UE can be power boosted </w:t>
      </w:r>
      <w:r w:rsidR="00AC621D">
        <w:t xml:space="preserve">with a IE </w:t>
      </w:r>
      <w:r w:rsidR="00B41E3E">
        <w:rPr>
          <w:i/>
          <w:lang w:val="en-US"/>
        </w:rPr>
        <w:t>powerBoostPi2BPSK</w:t>
      </w:r>
      <w:r w:rsidR="00B41E3E">
        <w:t xml:space="preserve"> is set to 1</w:t>
      </w:r>
      <w:r w:rsidR="00700A1E">
        <w:t>.</w:t>
      </w:r>
    </w:p>
    <w:p w14:paraId="20E8E1F1" w14:textId="37C31A55" w:rsidR="001C0A28" w:rsidRPr="001C0A28" w:rsidRDefault="00E25684" w:rsidP="00E25684">
      <w:pPr>
        <w:ind w:left="720"/>
      </w:pPr>
      <w:r>
        <w:t xml:space="preserve">NOTE 1: </w:t>
      </w:r>
      <w:r w:rsidR="00AC621D">
        <w:t xml:space="preserve">Applicable for UE operating in TDD mode with Pi/2 BPSK modulation and </w:t>
      </w:r>
      <w:bookmarkStart w:id="11" w:name="_Hlk525291220"/>
      <w:r w:rsidR="00AC621D">
        <w:t xml:space="preserve">UE indicates support for UE capability </w:t>
      </w:r>
      <w:r w:rsidR="00AC621D">
        <w:rPr>
          <w:i/>
          <w:lang w:val="en-US"/>
        </w:rPr>
        <w:t>powerBoosting-pi2BPSK</w:t>
      </w:r>
      <w:r w:rsidR="00AC621D">
        <w:rPr>
          <w:i/>
        </w:rPr>
        <w:t xml:space="preserve"> </w:t>
      </w:r>
      <w:bookmarkEnd w:id="11"/>
      <w:r w:rsidR="00AC621D">
        <w:t xml:space="preserve">and if the IE </w:t>
      </w:r>
      <w:r w:rsidR="00AC621D">
        <w:rPr>
          <w:i/>
          <w:lang w:val="en-US"/>
        </w:rPr>
        <w:t>powerBoostPi2BPSK</w:t>
      </w:r>
      <w:r w:rsidR="00AC621D">
        <w:t xml:space="preserve"> is set to 1 and 40 % or less slots in radio frame are used for UL transmission for bands n40, n41, n77, n78 and n79. The reference power of 0 dB MPR is 26 dBm.</w:t>
      </w:r>
      <w:r w:rsidR="007977F1">
        <w:t xml:space="preserve"> </w:t>
      </w:r>
    </w:p>
    <w:p w14:paraId="6D37A301" w14:textId="56CF1AAA" w:rsidR="00D66500" w:rsidRDefault="00700A1E" w:rsidP="00D86D5C">
      <w:r>
        <w:t xml:space="preserve">In configured transmission power, </w:t>
      </w:r>
      <w:r w:rsidR="00D104E6">
        <w:t>it is allowed to increase the Power with</w:t>
      </w:r>
      <w:r w:rsidR="00D104E6" w:rsidRPr="00D104E6">
        <w:rPr>
          <w:lang w:eastAsia="zh-CN"/>
        </w:rPr>
        <w:t xml:space="preserve"> </w:t>
      </w:r>
      <w:r w:rsidR="00D104E6">
        <w:rPr>
          <w:lang w:eastAsia="zh-CN"/>
        </w:rPr>
        <w:t>ΔP</w:t>
      </w:r>
      <w:r w:rsidR="00D104E6">
        <w:rPr>
          <w:vertAlign w:val="subscript"/>
          <w:lang w:eastAsia="zh-CN"/>
        </w:rPr>
        <w:t>PowerClass =</w:t>
      </w:r>
      <w:r w:rsidR="00D104E6">
        <w:t xml:space="preserve"> -3 dB for power class 3 UE operating in </w:t>
      </w:r>
      <w:r w:rsidR="00D104E6">
        <w:rPr>
          <w:lang w:eastAsia="zh-CN"/>
        </w:rPr>
        <w:t>operating in TDD bands n40, n41, n77, n78, and n79.</w:t>
      </w:r>
    </w:p>
    <w:p w14:paraId="32EB9B95" w14:textId="54DCD876" w:rsidR="00D104E6" w:rsidRDefault="00D104E6" w:rsidP="00D104E6">
      <w:pPr>
        <w:ind w:left="1440"/>
      </w:pPr>
      <w:r>
        <w:rPr>
          <w:lang w:eastAsia="zh-CN"/>
        </w:rPr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eastAsia="zh-CN"/>
        </w:rPr>
        <w:t xml:space="preserve"> is set to 1, ΔP</w:t>
      </w:r>
      <w:r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t>0% or less slots in radio frame are used for UL transmission</w:t>
      </w:r>
      <w:r>
        <w:rPr>
          <w:lang w:eastAsia="zh-CN"/>
        </w:rPr>
        <w:t>.</w:t>
      </w:r>
    </w:p>
    <w:p w14:paraId="160AE715" w14:textId="7C4B99D7" w:rsidR="00D66500" w:rsidRDefault="00D104E6" w:rsidP="00D86D5C">
      <w:r>
        <w:t xml:space="preserve">In TS 38.521-1, the tested output power is specified </w:t>
      </w:r>
      <w:r w:rsidR="00FC0C13">
        <w:t xml:space="preserve">according to TS 38.101-1 above </w:t>
      </w:r>
      <w:r>
        <w:t>:</w:t>
      </w:r>
    </w:p>
    <w:p w14:paraId="19CFACFA" w14:textId="729D69C1" w:rsidR="009E1D61" w:rsidRDefault="009E1D61" w:rsidP="00D86D5C"/>
    <w:p w14:paraId="4CB0C7C0" w14:textId="77777777" w:rsidR="00CA4690" w:rsidRDefault="00CA4690" w:rsidP="00CA4690">
      <w:pPr>
        <w:pStyle w:val="TH"/>
        <w:rPr>
          <w:lang w:eastAsia="en-GB"/>
        </w:rPr>
      </w:pPr>
      <w:r>
        <w:lastRenderedPageBreak/>
        <w:t xml:space="preserve">Table 6.2.2.5-3: UE Power Class test requirements (for Bands n48, </w:t>
      </w:r>
      <w:r w:rsidRPr="00CA4690">
        <w:rPr>
          <w:highlight w:val="yellow"/>
        </w:rPr>
        <w:t>n77, n78, n79</w:t>
      </w:r>
      <w:r>
        <w:t>) for Power Class 3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5"/>
        <w:gridCol w:w="984"/>
        <w:gridCol w:w="1070"/>
        <w:gridCol w:w="1028"/>
        <w:gridCol w:w="800"/>
        <w:gridCol w:w="927"/>
        <w:gridCol w:w="1212"/>
        <w:gridCol w:w="675"/>
        <w:gridCol w:w="1177"/>
        <w:gridCol w:w="1178"/>
      </w:tblGrid>
      <w:tr w:rsidR="00CA4690" w14:paraId="0AEB7DED" w14:textId="77777777" w:rsidTr="00CA4690">
        <w:trPr>
          <w:trHeight w:val="52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E199" w14:textId="77777777" w:rsidR="00CA4690" w:rsidRDefault="00CA4690">
            <w:pPr>
              <w:pStyle w:val="TAH"/>
              <w:spacing w:line="256" w:lineRule="auto"/>
            </w:pPr>
            <w:r>
              <w:t>Test 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40C" w14:textId="77777777" w:rsidR="00CA4690" w:rsidRDefault="00CA4690">
            <w:pPr>
              <w:pStyle w:val="TAH"/>
              <w:spacing w:line="256" w:lineRule="auto"/>
              <w:rPr>
                <w:rFonts w:eastAsia="DengXian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57E8958D" w14:textId="77777777" w:rsidR="00CA4690" w:rsidRDefault="00CA4690">
            <w:pPr>
              <w:pStyle w:val="TAH"/>
              <w:spacing w:line="256" w:lineRule="auto"/>
              <w:rPr>
                <w:rFonts w:eastAsia="Times New Roman"/>
              </w:rPr>
            </w:pPr>
            <w:r>
              <w:t>(dBm)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3038" w14:textId="77777777" w:rsidR="00CA4690" w:rsidRDefault="00CA4690">
            <w:pPr>
              <w:pStyle w:val="TAH"/>
              <w:spacing w:line="256" w:lineRule="auto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6B4CA0B2" w14:textId="77777777" w:rsidR="00CA4690" w:rsidRDefault="00CA4690">
            <w:pPr>
              <w:pStyle w:val="TAH"/>
              <w:spacing w:line="256" w:lineRule="auto"/>
            </w:pPr>
            <w:r>
              <w:t>(dB)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AA06" w14:textId="77777777" w:rsidR="00CA4690" w:rsidRDefault="00CA4690">
            <w:pPr>
              <w:pStyle w:val="TAH"/>
              <w:spacing w:line="256" w:lineRule="auto"/>
            </w:pPr>
            <w:r>
              <w:t>MPR (dB)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8E9C" w14:textId="77777777" w:rsidR="00CA4690" w:rsidRDefault="00CA4690">
            <w:pPr>
              <w:pStyle w:val="TAH"/>
              <w:spacing w:line="256" w:lineRule="auto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B5D6" w14:textId="77777777" w:rsidR="00CA4690" w:rsidRDefault="00CA4690">
            <w:pPr>
              <w:pStyle w:val="TAH"/>
              <w:spacing w:line="256" w:lineRule="auto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B14E" w14:textId="77777777" w:rsidR="00CA4690" w:rsidRDefault="00CA4690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T(P</w:t>
            </w:r>
            <w:r>
              <w:rPr>
                <w:vertAlign w:val="subscript"/>
                <w:lang w:val="fr-FR"/>
              </w:rPr>
              <w:t>CMAX_L,f,c</w:t>
            </w:r>
            <w:r>
              <w:rPr>
                <w:lang w:val="fr-FR"/>
              </w:rPr>
              <w:t>) (dB)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B9A7" w14:textId="77777777" w:rsidR="00CA4690" w:rsidRDefault="00CA4690">
            <w:pPr>
              <w:pStyle w:val="TAH"/>
              <w:spacing w:line="256" w:lineRule="auto"/>
              <w:rPr>
                <w:rFonts w:eastAsia="DengXian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 w14:paraId="6C381DF9" w14:textId="77777777" w:rsidR="00CA4690" w:rsidRDefault="00CA4690">
            <w:pPr>
              <w:pStyle w:val="TAH"/>
              <w:spacing w:line="256" w:lineRule="auto"/>
              <w:rPr>
                <w:rFonts w:eastAsia="Times New Roman"/>
              </w:rPr>
            </w:pPr>
            <w:r>
              <w:t>(dB)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BF49" w14:textId="77777777" w:rsidR="00CA4690" w:rsidRDefault="00CA4690">
            <w:pPr>
              <w:pStyle w:val="TAH"/>
              <w:spacing w:line="256" w:lineRule="auto"/>
            </w:pPr>
            <w:r>
              <w:t>Upper limit (dBm)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27A9" w14:textId="77777777" w:rsidR="00CA4690" w:rsidRDefault="00CA4690">
            <w:pPr>
              <w:pStyle w:val="TAH"/>
              <w:spacing w:line="256" w:lineRule="auto"/>
            </w:pPr>
            <w:r>
              <w:t>Lower limit (dBm)</w:t>
            </w:r>
          </w:p>
        </w:tc>
      </w:tr>
      <w:tr w:rsidR="00CA4690" w14:paraId="0DA59BDF" w14:textId="77777777" w:rsidTr="00CA4690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A692" w14:textId="77777777" w:rsidR="00CA4690" w:rsidRDefault="00CA4690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EEBA" w14:textId="77777777" w:rsidR="00CA4690" w:rsidRDefault="00CA4690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3E8B" w14:textId="77777777" w:rsidR="00CA4690" w:rsidRDefault="00CA4690">
            <w:pPr>
              <w:pStyle w:val="TAC"/>
              <w:spacing w:line="256" w:lineRule="auto"/>
            </w:pPr>
            <w:r>
              <w:t>-3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46B2" w14:textId="77777777" w:rsidR="00CA4690" w:rsidRDefault="00CA4690">
            <w:pPr>
              <w:pStyle w:val="TAC"/>
              <w:spacing w:line="256" w:lineRule="auto"/>
            </w:pPr>
            <w:r>
              <w:t>0.2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D93A" w14:textId="77777777" w:rsidR="00CA4690" w:rsidRDefault="00CA4690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799D" w14:textId="77777777" w:rsidR="00CA4690" w:rsidRDefault="00CA4690">
            <w:pPr>
              <w:pStyle w:val="TAC"/>
              <w:spacing w:line="256" w:lineRule="auto"/>
            </w:pPr>
            <w:r>
              <w:t>25.8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32F6" w14:textId="77777777" w:rsidR="00CA4690" w:rsidRDefault="00CA4690">
            <w:pPr>
              <w:pStyle w:val="TAC"/>
              <w:spacing w:line="256" w:lineRule="auto"/>
            </w:pPr>
            <w:r>
              <w:t>2.0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C051" w14:textId="77777777" w:rsidR="00CA4690" w:rsidRDefault="00CA4690">
            <w:pPr>
              <w:pStyle w:val="TAC"/>
              <w:spacing w:line="256" w:lineRule="auto"/>
            </w:pPr>
            <w: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AFB2" w14:textId="77777777" w:rsidR="00CA4690" w:rsidRDefault="00CA4690">
            <w:pPr>
              <w:pStyle w:val="TAC"/>
              <w:spacing w:line="256" w:lineRule="auto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DengXian"/>
                <w:lang w:eastAsia="zh-CN"/>
              </w:rPr>
              <w:t>.</w:t>
            </w:r>
            <w:r>
              <w:t>0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06C5" w14:textId="77777777" w:rsidR="00CA4690" w:rsidRDefault="00CA4690">
            <w:pPr>
              <w:pStyle w:val="TAC"/>
              <w:spacing w:line="256" w:lineRule="auto"/>
            </w:pPr>
            <w:r>
              <w:t>22.8</w:t>
            </w:r>
            <w:r>
              <w:rPr>
                <w:rFonts w:eastAsia="DengXian"/>
              </w:rPr>
              <w:t xml:space="preserve"> </w:t>
            </w:r>
            <w:r>
              <w:t>- TT</w:t>
            </w:r>
          </w:p>
        </w:tc>
      </w:tr>
      <w:tr w:rsidR="00CA4690" w14:paraId="72EA69BE" w14:textId="77777777" w:rsidTr="00CA4690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677F" w14:textId="77777777" w:rsidR="00CA4690" w:rsidRDefault="00CA4690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306D" w14:textId="77777777" w:rsidR="00CA4690" w:rsidRDefault="00CA4690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B5C4" w14:textId="77777777" w:rsidR="00CA4690" w:rsidRDefault="00CA4690">
            <w:pPr>
              <w:pStyle w:val="TAC"/>
              <w:spacing w:line="256" w:lineRule="auto"/>
            </w:pPr>
            <w:r>
              <w:t>-3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F6E6" w14:textId="77777777" w:rsidR="00CA4690" w:rsidRDefault="00CA4690">
            <w:pPr>
              <w:pStyle w:val="TAC"/>
              <w:spacing w:line="256" w:lineRule="auto"/>
            </w:pPr>
            <w:r>
              <w:t>3.5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8F1A" w14:textId="77777777" w:rsidR="00CA4690" w:rsidRDefault="00CA4690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9F1B" w14:textId="77777777" w:rsidR="00CA4690" w:rsidRDefault="00CA4690">
            <w:pPr>
              <w:pStyle w:val="TAC"/>
              <w:spacing w:line="256" w:lineRule="auto"/>
            </w:pPr>
            <w:r>
              <w:t>22.5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98CE" w14:textId="77777777" w:rsidR="00CA4690" w:rsidRDefault="00CA4690">
            <w:pPr>
              <w:pStyle w:val="TAC"/>
              <w:spacing w:line="256" w:lineRule="auto"/>
            </w:pPr>
            <w:r>
              <w:t>2.0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C554" w14:textId="77777777" w:rsidR="00CA4690" w:rsidRDefault="00CA4690">
            <w:pPr>
              <w:pStyle w:val="TAC"/>
              <w:spacing w:line="256" w:lineRule="auto"/>
            </w:pPr>
            <w: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0955" w14:textId="77777777" w:rsidR="00CA4690" w:rsidRDefault="00CA4690">
            <w:pPr>
              <w:pStyle w:val="TAC"/>
              <w:spacing w:line="256" w:lineRule="auto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DengXian"/>
                <w:lang w:eastAsia="zh-CN"/>
              </w:rPr>
              <w:t>.</w:t>
            </w:r>
            <w:r>
              <w:t>0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3EC" w14:textId="77777777" w:rsidR="00CA4690" w:rsidRDefault="00CA4690">
            <w:pPr>
              <w:pStyle w:val="TAC"/>
              <w:spacing w:line="256" w:lineRule="auto"/>
            </w:pPr>
            <w:r>
              <w:rPr>
                <w:lang w:eastAsia="zh-CN"/>
              </w:rPr>
              <w:t>19</w:t>
            </w:r>
            <w:r>
              <w:t>.5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- TT</w:t>
            </w:r>
          </w:p>
        </w:tc>
      </w:tr>
      <w:tr w:rsidR="00CA4690" w14:paraId="04BB734A" w14:textId="77777777" w:rsidTr="00CA4690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8307" w14:textId="77777777" w:rsidR="00CA4690" w:rsidRDefault="00CA4690">
            <w:pPr>
              <w:pStyle w:val="TAC"/>
              <w:spacing w:line="256" w:lineRule="auto"/>
            </w:pPr>
            <w: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77B0" w14:textId="77777777" w:rsidR="00CA4690" w:rsidRDefault="00CA4690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741A" w14:textId="77777777" w:rsidR="00CA4690" w:rsidRDefault="00CA4690">
            <w:pPr>
              <w:pStyle w:val="TAC"/>
              <w:spacing w:line="256" w:lineRule="auto"/>
            </w:pPr>
            <w:r>
              <w:t>-3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E920" w14:textId="77777777" w:rsidR="00CA4690" w:rsidRDefault="00CA4690">
            <w:pPr>
              <w:pStyle w:val="TAC"/>
              <w:spacing w:line="256" w:lineRule="auto"/>
            </w:pPr>
            <w:r>
              <w:t>3.5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6F1B" w14:textId="77777777" w:rsidR="00CA4690" w:rsidRDefault="00CA4690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29AA" w14:textId="77777777" w:rsidR="00CA4690" w:rsidRDefault="00CA4690">
            <w:pPr>
              <w:pStyle w:val="TAC"/>
              <w:spacing w:line="256" w:lineRule="auto"/>
            </w:pPr>
            <w:r>
              <w:t>22.5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23D7" w14:textId="77777777" w:rsidR="00CA4690" w:rsidRDefault="00CA4690">
            <w:pPr>
              <w:pStyle w:val="TAC"/>
              <w:spacing w:line="256" w:lineRule="auto"/>
            </w:pPr>
            <w:r>
              <w:t>2.0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DB13" w14:textId="77777777" w:rsidR="00CA4690" w:rsidRDefault="00CA4690">
            <w:pPr>
              <w:pStyle w:val="TAC"/>
              <w:spacing w:line="256" w:lineRule="auto"/>
            </w:pPr>
            <w: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5E5E" w14:textId="77777777" w:rsidR="00CA4690" w:rsidRDefault="00CA4690">
            <w:pPr>
              <w:pStyle w:val="TAC"/>
              <w:spacing w:line="256" w:lineRule="auto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DengXian"/>
                <w:lang w:eastAsia="zh-CN"/>
              </w:rPr>
              <w:t>.</w:t>
            </w:r>
            <w:r>
              <w:t>0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F64B" w14:textId="77777777" w:rsidR="00CA4690" w:rsidRDefault="00CA4690">
            <w:pPr>
              <w:pStyle w:val="TAC"/>
              <w:spacing w:line="256" w:lineRule="auto"/>
            </w:pPr>
            <w:r>
              <w:rPr>
                <w:lang w:eastAsia="zh-CN"/>
              </w:rPr>
              <w:t>19</w:t>
            </w:r>
            <w:r>
              <w:t>.5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- TT</w:t>
            </w:r>
          </w:p>
        </w:tc>
      </w:tr>
      <w:tr w:rsidR="00CA4690" w14:paraId="597861EA" w14:textId="77777777" w:rsidTr="00CA4690">
        <w:trPr>
          <w:trHeight w:val="30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A1C5" w14:textId="77777777" w:rsidR="00CA4690" w:rsidRDefault="00CA4690">
            <w:pPr>
              <w:pStyle w:val="TAC"/>
              <w:spacing w:line="256" w:lineRule="auto"/>
            </w:pP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CBC5" w14:textId="77777777" w:rsidR="00CA4690" w:rsidRDefault="00CA4690">
            <w:pPr>
              <w:pStyle w:val="TAC"/>
              <w:spacing w:line="256" w:lineRule="auto"/>
            </w:pPr>
            <w:r>
              <w:t>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302A" w14:textId="77777777" w:rsidR="00CA4690" w:rsidRDefault="00CA4690">
            <w:pPr>
              <w:pStyle w:val="TAC"/>
              <w:spacing w:line="256" w:lineRule="auto"/>
            </w:pPr>
            <w:r>
              <w:t>-3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8ECE" w14:textId="77777777" w:rsidR="00CA4690" w:rsidRDefault="00CA4690">
            <w:pPr>
              <w:pStyle w:val="TAC"/>
              <w:spacing w:line="256" w:lineRule="auto"/>
            </w:pPr>
            <w:r>
              <w:t>1.2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13C9E" w14:textId="77777777" w:rsidR="00CA4690" w:rsidRDefault="00CA4690">
            <w:pPr>
              <w:pStyle w:val="TAC"/>
              <w:spacing w:line="256" w:lineRule="auto"/>
            </w:pPr>
            <w:r>
              <w:t>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53B0" w14:textId="77777777" w:rsidR="00CA4690" w:rsidRDefault="00CA4690">
            <w:pPr>
              <w:pStyle w:val="TAC"/>
              <w:spacing w:line="256" w:lineRule="auto"/>
            </w:pPr>
            <w:r>
              <w:t>24.8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5C0F" w14:textId="77777777" w:rsidR="00CA4690" w:rsidRDefault="00CA4690">
            <w:pPr>
              <w:pStyle w:val="TAC"/>
              <w:spacing w:line="256" w:lineRule="auto"/>
            </w:pPr>
            <w:r>
              <w:t>2.0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6C1D" w14:textId="77777777" w:rsidR="00CA4690" w:rsidRDefault="00CA4690">
            <w:pPr>
              <w:pStyle w:val="TAC"/>
              <w:spacing w:line="256" w:lineRule="auto"/>
            </w:pPr>
            <w:r>
              <w:t>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6502" w14:textId="77777777" w:rsidR="00CA4690" w:rsidRDefault="00CA4690">
            <w:pPr>
              <w:pStyle w:val="TAC"/>
              <w:spacing w:line="256" w:lineRule="auto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DengXian"/>
                <w:lang w:eastAsia="zh-CN"/>
              </w:rPr>
              <w:t>.</w:t>
            </w:r>
            <w:r>
              <w:t>0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DAB6" w14:textId="77777777" w:rsidR="00CA4690" w:rsidRDefault="00CA4690">
            <w:pPr>
              <w:pStyle w:val="TAC"/>
              <w:spacing w:line="256" w:lineRule="auto"/>
            </w:pPr>
            <w:r>
              <w:t>21.8</w:t>
            </w:r>
            <w:r>
              <w:rPr>
                <w:rFonts w:eastAsia="DengXian"/>
              </w:rPr>
              <w:t xml:space="preserve"> </w:t>
            </w:r>
            <w:r>
              <w:t>- TT</w:t>
            </w:r>
          </w:p>
        </w:tc>
      </w:tr>
    </w:tbl>
    <w:p w14:paraId="72FED8B8" w14:textId="77777777" w:rsidR="00CA4690" w:rsidRDefault="00CA4690" w:rsidP="00D86D5C"/>
    <w:p w14:paraId="20E47538" w14:textId="3CA3CFF8" w:rsidR="003A398D" w:rsidRDefault="003A398D" w:rsidP="00D86D5C">
      <w:r>
        <w:t>Comparing t</w:t>
      </w:r>
      <w:r w:rsidR="007C59E2">
        <w:t>o a PC2 UE</w:t>
      </w:r>
      <w:r w:rsidR="001854B9">
        <w:t xml:space="preserve"> </w:t>
      </w:r>
      <w:r w:rsidR="00DC5D97">
        <w:t xml:space="preserve">in Table </w:t>
      </w:r>
      <w:r w:rsidR="00926C16">
        <w:t xml:space="preserve">below, it can be observed that PC3 </w:t>
      </w:r>
      <w:r w:rsidR="00AA7965">
        <w:t xml:space="preserve">output power can outperform the PC2 when IE </w:t>
      </w:r>
      <w:r w:rsidR="00AA7965">
        <w:rPr>
          <w:i/>
          <w:lang w:val="en-US"/>
        </w:rPr>
        <w:t>powerBoostPi2BPSK</w:t>
      </w:r>
      <w:r w:rsidR="00AA7965">
        <w:t xml:space="preserve"> is set to 1.</w:t>
      </w:r>
    </w:p>
    <w:p w14:paraId="7A08C1B1" w14:textId="77777777" w:rsidR="00B17276" w:rsidRDefault="00B17276" w:rsidP="00B17276">
      <w:pPr>
        <w:pStyle w:val="TH"/>
        <w:rPr>
          <w:lang w:eastAsia="zh-CN"/>
        </w:rPr>
      </w:pPr>
      <w:r>
        <w:t xml:space="preserve">Table 6.2.2.5-4: UE Power Class test requirements (for Bands </w:t>
      </w:r>
      <w:r>
        <w:rPr>
          <w:lang w:eastAsia="zh-CN"/>
        </w:rPr>
        <w:t xml:space="preserve">n34, n39, </w:t>
      </w:r>
      <w:r>
        <w:t xml:space="preserve">n41, </w:t>
      </w:r>
      <w:r w:rsidRPr="00CA4690">
        <w:rPr>
          <w:highlight w:val="yellow"/>
        </w:rPr>
        <w:t>n77, n78, n79</w:t>
      </w:r>
      <w:r>
        <w:t>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850"/>
        <w:gridCol w:w="963"/>
        <w:gridCol w:w="550"/>
        <w:gridCol w:w="358"/>
        <w:gridCol w:w="658"/>
        <w:gridCol w:w="457"/>
        <w:gridCol w:w="757"/>
        <w:gridCol w:w="482"/>
        <w:gridCol w:w="675"/>
        <w:gridCol w:w="664"/>
        <w:gridCol w:w="1155"/>
        <w:gridCol w:w="858"/>
        <w:gridCol w:w="956"/>
      </w:tblGrid>
      <w:tr w:rsidR="00B17276" w14:paraId="5EBB1BBD" w14:textId="77777777" w:rsidTr="00B17276">
        <w:trPr>
          <w:trHeight w:val="52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AAD9" w14:textId="77777777" w:rsidR="00B17276" w:rsidRDefault="00B17276">
            <w:pPr>
              <w:pStyle w:val="TAH"/>
              <w:spacing w:line="256" w:lineRule="auto"/>
              <w:rPr>
                <w:lang w:eastAsia="en-GB"/>
              </w:rPr>
            </w:pPr>
            <w:r>
              <w:t>Test ID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10F0" w14:textId="77777777" w:rsidR="00B17276" w:rsidRDefault="00B17276">
            <w:pPr>
              <w:pStyle w:val="TAH"/>
              <w:spacing w:line="256" w:lineRule="auto"/>
              <w:rPr>
                <w:rFonts w:eastAsia="DengXian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 w14:paraId="38549351" w14:textId="77777777" w:rsidR="00B17276" w:rsidRDefault="00B17276">
            <w:pPr>
              <w:pStyle w:val="TAH"/>
              <w:spacing w:line="256" w:lineRule="auto"/>
              <w:rPr>
                <w:rFonts w:eastAsia="Times New Roman"/>
              </w:rPr>
            </w:pPr>
            <w:r>
              <w:t>(dBm)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52E2" w14:textId="77777777" w:rsidR="00B17276" w:rsidRDefault="00B17276">
            <w:pPr>
              <w:pStyle w:val="TAH"/>
              <w:spacing w:line="256" w:lineRule="auto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 w14:paraId="7E0C7460" w14:textId="77777777" w:rsidR="00B17276" w:rsidRDefault="00B17276">
            <w:pPr>
              <w:pStyle w:val="TAH"/>
              <w:spacing w:line="256" w:lineRule="auto"/>
            </w:pPr>
            <w:r>
              <w:t>(dB)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83A2" w14:textId="77777777" w:rsidR="00B17276" w:rsidRDefault="00B17276">
            <w:pPr>
              <w:pStyle w:val="TAH"/>
              <w:spacing w:line="256" w:lineRule="auto"/>
            </w:pPr>
            <w:r>
              <w:t>MPR (dB)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A1F6" w14:textId="77777777" w:rsidR="00B17276" w:rsidRDefault="00B17276">
            <w:pPr>
              <w:pStyle w:val="TAH"/>
              <w:spacing w:line="256" w:lineRule="auto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387B" w14:textId="77777777" w:rsidR="00B17276" w:rsidRDefault="00B17276">
            <w:pPr>
              <w:pStyle w:val="TAH"/>
              <w:spacing w:line="256" w:lineRule="auto"/>
              <w:rPr>
                <w:lang w:eastAsia="en-GB"/>
              </w:rPr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7F8E" w14:textId="77777777" w:rsidR="00B17276" w:rsidRDefault="00B17276">
            <w:pPr>
              <w:pStyle w:val="TAH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T(P</w:t>
            </w:r>
            <w:r>
              <w:rPr>
                <w:vertAlign w:val="subscript"/>
                <w:lang w:val="fr-FR"/>
              </w:rPr>
              <w:t>CMAX_L,f,c</w:t>
            </w:r>
            <w:r>
              <w:rPr>
                <w:lang w:val="fr-FR"/>
              </w:rPr>
              <w:t>) (dB)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3F42" w14:textId="77777777" w:rsidR="00B17276" w:rsidRDefault="00B17276">
            <w:pPr>
              <w:pStyle w:val="TAH"/>
              <w:spacing w:line="256" w:lineRule="auto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8432" w14:textId="77777777" w:rsidR="00B17276" w:rsidRDefault="00B17276">
            <w:pPr>
              <w:pStyle w:val="TAH"/>
              <w:spacing w:line="256" w:lineRule="auto"/>
            </w:pPr>
            <w:r>
              <w:t>Upper limit (dBm)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3500" w14:textId="77777777" w:rsidR="00B17276" w:rsidRDefault="00B17276">
            <w:pPr>
              <w:pStyle w:val="TAH"/>
              <w:spacing w:line="256" w:lineRule="auto"/>
            </w:pPr>
            <w:r>
              <w:t>Lower limit (dBm)</w:t>
            </w:r>
          </w:p>
        </w:tc>
      </w:tr>
      <w:tr w:rsidR="00B17276" w14:paraId="7418194E" w14:textId="77777777" w:rsidTr="00B17276">
        <w:trPr>
          <w:trHeight w:val="30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FA3A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515F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7C3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D1A6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36D4ED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593E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1.5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D394DD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26.0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A725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24.5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D30D82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2.0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A109D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2F74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3580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8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>.</w:t>
            </w:r>
            <w:r w:rsidRPr="00B17276">
              <w:rPr>
                <w:sz w:val="14"/>
                <w:szCs w:val="16"/>
              </w:rPr>
              <w:t>0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 xml:space="preserve"> </w:t>
            </w:r>
            <w:r w:rsidRPr="00B17276">
              <w:rPr>
                <w:sz w:val="14"/>
                <w:szCs w:val="16"/>
              </w:rPr>
              <w:t>+ TT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F270D5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23.0</w:t>
            </w:r>
            <w:r w:rsidRPr="00B17276">
              <w:rPr>
                <w:rFonts w:eastAsia="DengXian"/>
                <w:sz w:val="14"/>
                <w:szCs w:val="16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3C46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21.5</w:t>
            </w:r>
            <w:r w:rsidRPr="00B17276">
              <w:rPr>
                <w:rFonts w:eastAsia="DengXian"/>
                <w:sz w:val="14"/>
                <w:szCs w:val="16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</w:tr>
      <w:tr w:rsidR="00B17276" w14:paraId="6838E032" w14:textId="77777777" w:rsidTr="00B17276">
        <w:trPr>
          <w:trHeight w:val="30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A7F1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A3E4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256A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2734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3.5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42CB9B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F1B8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1.5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0AF5B7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22.5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271A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21.0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C5DE13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2.0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53945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F903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C5F9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8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>.</w:t>
            </w:r>
            <w:r w:rsidRPr="00B17276">
              <w:rPr>
                <w:sz w:val="14"/>
                <w:szCs w:val="16"/>
              </w:rPr>
              <w:t>0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 xml:space="preserve"> </w:t>
            </w:r>
            <w:r w:rsidRPr="00B17276">
              <w:rPr>
                <w:sz w:val="14"/>
                <w:szCs w:val="16"/>
              </w:rPr>
              <w:t>+ TT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62D227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19.5</w:t>
            </w:r>
            <w:r w:rsidRPr="00B17276">
              <w:rPr>
                <w:rFonts w:eastAsia="DengXian"/>
                <w:sz w:val="14"/>
                <w:szCs w:val="16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DCD6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18.0</w:t>
            </w:r>
            <w:r w:rsidRPr="00B17276">
              <w:rPr>
                <w:rFonts w:eastAsia="DengXian"/>
                <w:sz w:val="14"/>
                <w:szCs w:val="16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</w:tr>
      <w:tr w:rsidR="00B17276" w14:paraId="51DC47A1" w14:textId="77777777" w:rsidTr="00B17276">
        <w:trPr>
          <w:trHeight w:val="30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D213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2307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B49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  <w:lang w:eastAsia="zh-CN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A242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  <w:lang w:eastAsia="en-GB"/>
              </w:rPr>
            </w:pPr>
            <w:r w:rsidRPr="00B17276">
              <w:rPr>
                <w:sz w:val="14"/>
                <w:szCs w:val="16"/>
              </w:rPr>
              <w:t>3.5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C792CD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6744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1.5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21564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22.5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7D18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21.0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E3F99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2.0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B7AC2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614E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DEDA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8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>.</w:t>
            </w:r>
            <w:r w:rsidRPr="00B17276">
              <w:rPr>
                <w:sz w:val="14"/>
                <w:szCs w:val="16"/>
              </w:rPr>
              <w:t>0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 xml:space="preserve"> </w:t>
            </w:r>
            <w:r w:rsidRPr="00B17276">
              <w:rPr>
                <w:sz w:val="14"/>
                <w:szCs w:val="16"/>
              </w:rPr>
              <w:t>+ TT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1083226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19.5</w:t>
            </w:r>
            <w:r w:rsidRPr="00B17276">
              <w:rPr>
                <w:rFonts w:eastAsia="DengXian"/>
                <w:sz w:val="14"/>
                <w:szCs w:val="16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DDA7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18.0- TT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</w:tr>
      <w:tr w:rsidR="00B17276" w14:paraId="5CD54849" w14:textId="77777777" w:rsidTr="00B17276">
        <w:trPr>
          <w:trHeight w:val="30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BDEA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65FD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8CA6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  <w:lang w:eastAsia="zh-CN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B22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  <w:lang w:eastAsia="en-GB"/>
              </w:rPr>
            </w:pPr>
            <w:r w:rsidRPr="00B17276">
              <w:rPr>
                <w:sz w:val="14"/>
                <w:szCs w:val="16"/>
              </w:rPr>
              <w:t>0.5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9AEAD2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3E6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1.5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B2A80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25.5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BA30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（</w:t>
            </w:r>
            <w:r w:rsidRPr="00B17276">
              <w:rPr>
                <w:sz w:val="14"/>
                <w:szCs w:val="16"/>
              </w:rPr>
              <w:t>24.0</w:t>
            </w:r>
            <w:r w:rsidRPr="00B17276">
              <w:rPr>
                <w:sz w:val="14"/>
                <w:szCs w:val="16"/>
                <w:vertAlign w:val="superscript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</w:rPr>
              <w:t>）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249783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2.0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286C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9B09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A660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8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>.</w:t>
            </w:r>
            <w:r w:rsidRPr="00B17276">
              <w:rPr>
                <w:sz w:val="14"/>
                <w:szCs w:val="16"/>
              </w:rPr>
              <w:t>0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 xml:space="preserve"> </w:t>
            </w:r>
            <w:r w:rsidRPr="00B17276">
              <w:rPr>
                <w:sz w:val="14"/>
                <w:szCs w:val="16"/>
              </w:rPr>
              <w:t>+ TT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7F7F40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sz w:val="14"/>
                <w:szCs w:val="16"/>
              </w:rPr>
              <w:t>2</w:t>
            </w:r>
            <w:r w:rsidRPr="00B17276">
              <w:rPr>
                <w:sz w:val="14"/>
                <w:szCs w:val="16"/>
                <w:lang w:eastAsia="zh-CN"/>
              </w:rPr>
              <w:t>2</w:t>
            </w:r>
            <w:r w:rsidRPr="00B17276">
              <w:rPr>
                <w:sz w:val="14"/>
                <w:szCs w:val="16"/>
              </w:rPr>
              <w:t>.5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93F0" w14:textId="77777777" w:rsidR="00B17276" w:rsidRPr="00B17276" w:rsidRDefault="00B17276">
            <w:pPr>
              <w:pStyle w:val="TAC"/>
              <w:spacing w:line="256" w:lineRule="auto"/>
              <w:rPr>
                <w:sz w:val="14"/>
                <w:szCs w:val="16"/>
              </w:rPr>
            </w:pPr>
            <w:r w:rsidRPr="00B17276">
              <w:rPr>
                <w:rFonts w:ascii="MS Gothic" w:eastAsia="MS Gothic" w:hAnsi="MS Gothic" w:cs="MS Gothic" w:hint="eastAsia"/>
                <w:sz w:val="14"/>
                <w:szCs w:val="16"/>
                <w:lang w:eastAsia="zh-CN"/>
              </w:rPr>
              <w:t>（</w:t>
            </w:r>
            <w:r w:rsidRPr="00B17276">
              <w:rPr>
                <w:sz w:val="14"/>
                <w:szCs w:val="16"/>
              </w:rPr>
              <w:t>21.0</w:t>
            </w:r>
            <w:r w:rsidRPr="00B17276">
              <w:rPr>
                <w:rFonts w:eastAsia="DengXian"/>
                <w:sz w:val="14"/>
                <w:szCs w:val="16"/>
                <w:lang w:eastAsia="zh-CN"/>
              </w:rPr>
              <w:t xml:space="preserve"> </w:t>
            </w:r>
            <w:r w:rsidRPr="00B17276">
              <w:rPr>
                <w:sz w:val="14"/>
                <w:szCs w:val="16"/>
              </w:rPr>
              <w:t>- TT</w:t>
            </w:r>
            <w:r w:rsidRPr="00B17276">
              <w:rPr>
                <w:sz w:val="14"/>
                <w:szCs w:val="16"/>
                <w:vertAlign w:val="superscript"/>
                <w:lang w:eastAsia="zh-CN"/>
              </w:rPr>
              <w:t>2</w:t>
            </w:r>
            <w:r w:rsidRPr="00B17276">
              <w:rPr>
                <w:rFonts w:ascii="MS Gothic" w:eastAsia="MS Gothic" w:hAnsi="MS Gothic" w:cs="MS Gothic" w:hint="eastAsia"/>
                <w:sz w:val="14"/>
                <w:szCs w:val="16"/>
                <w:lang w:eastAsia="zh-CN"/>
              </w:rPr>
              <w:t>）</w:t>
            </w:r>
          </w:p>
        </w:tc>
      </w:tr>
    </w:tbl>
    <w:p w14:paraId="154324B2" w14:textId="77777777" w:rsidR="007C59E2" w:rsidRDefault="007C59E2" w:rsidP="00D86D5C"/>
    <w:p w14:paraId="03B69BF7" w14:textId="624790BF" w:rsidR="00AA7965" w:rsidRDefault="00AA7965" w:rsidP="00AA7965">
      <w:pPr>
        <w:pStyle w:val="Observation"/>
      </w:pPr>
      <w:bookmarkStart w:id="12" w:name="_Ref131681274"/>
      <w:r>
        <w:t xml:space="preserve">PC3 output power can </w:t>
      </w:r>
      <w:r w:rsidR="00444F6B">
        <w:t>be the same</w:t>
      </w:r>
      <w:r>
        <w:t xml:space="preserve"> PC2 when IE </w:t>
      </w:r>
      <w:r>
        <w:rPr>
          <w:i/>
          <w:lang w:val="en-US"/>
        </w:rPr>
        <w:t>powerBoostPi2BPSK</w:t>
      </w:r>
      <w:r>
        <w:t xml:space="preserve"> is set to 1.</w:t>
      </w:r>
      <w:bookmarkEnd w:id="12"/>
    </w:p>
    <w:p w14:paraId="1654DD63" w14:textId="135052BD" w:rsidR="00AA7965" w:rsidRDefault="003C28B4" w:rsidP="00AA7965">
      <w:r>
        <w:t>As</w:t>
      </w:r>
      <w:r w:rsidR="00ED1455">
        <w:t xml:space="preserve"> </w:t>
      </w:r>
      <w:r w:rsidR="00367B59" w:rsidRPr="00E8041D">
        <w:t xml:space="preserve">the </w:t>
      </w:r>
      <w:r w:rsidR="00ED1455">
        <w:t>power boosting is specified in context of PC3</w:t>
      </w:r>
      <w:r w:rsidR="00EA4AAC">
        <w:t xml:space="preserve"> MPR table, </w:t>
      </w:r>
      <w:r w:rsidR="00E8041D">
        <w:t xml:space="preserve">the ACLR </w:t>
      </w:r>
      <w:r w:rsidR="00EA4AAC">
        <w:t>of 30 dB is assumed</w:t>
      </w:r>
      <w:r w:rsidR="00347BA2">
        <w:t xml:space="preserve"> for such UE</w:t>
      </w:r>
      <w:r w:rsidR="00EE7325">
        <w:t xml:space="preserve">. </w:t>
      </w:r>
      <w:r w:rsidR="00347BA2">
        <w:t>This is aligned with what</w:t>
      </w:r>
      <w:r w:rsidR="00EE7325">
        <w:t xml:space="preserve"> WF</w:t>
      </w:r>
      <w:r w:rsidR="00C23DD6">
        <w:t xml:space="preserve"> [1] </w:t>
      </w:r>
      <w:r w:rsidR="00347BA2">
        <w:t>with below</w:t>
      </w:r>
      <w:r w:rsidR="00C23DD6">
        <w:t>.</w:t>
      </w:r>
    </w:p>
    <w:p w14:paraId="7E2DC3AF" w14:textId="77777777" w:rsidR="00C23DD6" w:rsidRDefault="00C23DD6" w:rsidP="00C23DD6">
      <w:pPr>
        <w:numPr>
          <w:ilvl w:val="0"/>
          <w:numId w:val="43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For a PC3 PA the calibration point is 30dB ACLR and for a PC2 PA the calibration point is 31dB ACLR</w:t>
      </w:r>
    </w:p>
    <w:p w14:paraId="01759ED5" w14:textId="0F519958" w:rsidR="0017404A" w:rsidRDefault="0017404A" w:rsidP="00D86D5C">
      <w:r>
        <w:t>However, the ACLR is specified with coexisting simulation</w:t>
      </w:r>
      <w:r w:rsidR="008F4D05">
        <w:t xml:space="preserve"> and </w:t>
      </w:r>
      <w:r w:rsidR="004D30B4">
        <w:t>different ACLR for PC2 and PC3</w:t>
      </w:r>
      <w:r w:rsidR="006101B2">
        <w:t xml:space="preserve"> is specified (31 dB vs 30 dB)</w:t>
      </w:r>
      <w:r w:rsidR="00C70276">
        <w:t xml:space="preserve">. </w:t>
      </w:r>
      <w:r w:rsidR="001C2E5B">
        <w:t xml:space="preserve">A PC3 </w:t>
      </w:r>
      <w:r w:rsidR="00B3000C">
        <w:t xml:space="preserve">using the ACLR of PC3 </w:t>
      </w:r>
      <w:r w:rsidR="00C35A23">
        <w:t xml:space="preserve">and boosting </w:t>
      </w:r>
      <w:r w:rsidR="00FF26A8">
        <w:t>its</w:t>
      </w:r>
      <w:r w:rsidR="00C35A23">
        <w:t xml:space="preserve"> power to</w:t>
      </w:r>
      <w:r w:rsidR="00B3000C">
        <w:t xml:space="preserve"> </w:t>
      </w:r>
      <w:r w:rsidR="00E17B7E">
        <w:t xml:space="preserve">level of </w:t>
      </w:r>
      <w:r w:rsidR="00B3000C">
        <w:t xml:space="preserve">PC2 </w:t>
      </w:r>
      <w:r w:rsidR="00C35A23">
        <w:t>means</w:t>
      </w:r>
      <w:r w:rsidR="008F4D05">
        <w:t xml:space="preserve"> </w:t>
      </w:r>
      <w:r w:rsidR="00636DF7">
        <w:t>more interference will be generated compar</w:t>
      </w:r>
      <w:r w:rsidR="00C27814">
        <w:t xml:space="preserve">ing </w:t>
      </w:r>
      <w:r w:rsidR="00636DF7">
        <w:t xml:space="preserve">to a PC2 </w:t>
      </w:r>
      <w:r w:rsidR="00C27814">
        <w:t>UE</w:t>
      </w:r>
      <w:r w:rsidR="002B683D">
        <w:t xml:space="preserve">. </w:t>
      </w:r>
      <w:r w:rsidR="00B612E3">
        <w:t>Therefore, from</w:t>
      </w:r>
      <w:r w:rsidR="002B683D">
        <w:t xml:space="preserve"> </w:t>
      </w:r>
      <w:r w:rsidR="00B612E3">
        <w:t>coexisting aspect</w:t>
      </w:r>
      <w:r w:rsidR="00FB24D1">
        <w:t xml:space="preserve">, it should discuss whether to </w:t>
      </w:r>
      <w:r w:rsidR="00A42FE2">
        <w:t>apply</w:t>
      </w:r>
      <w:r w:rsidR="00FB24D1">
        <w:t xml:space="preserve"> the ACLR </w:t>
      </w:r>
      <w:r w:rsidR="00445028">
        <w:t xml:space="preserve">of a PC2 UE to a PC3 </w:t>
      </w:r>
      <w:r w:rsidR="00A42FE2">
        <w:t xml:space="preserve">UE </w:t>
      </w:r>
      <w:r w:rsidR="00ED2416">
        <w:t xml:space="preserve">when </w:t>
      </w:r>
      <w:r w:rsidR="00DB6FB1">
        <w:t xml:space="preserve">the </w:t>
      </w:r>
      <w:r w:rsidR="00ED2416">
        <w:t xml:space="preserve">output power can be </w:t>
      </w:r>
      <w:r w:rsidR="00DB6FB1">
        <w:t xml:space="preserve">boosted to the </w:t>
      </w:r>
      <w:r w:rsidR="00ED2416">
        <w:t>same with a PC2</w:t>
      </w:r>
      <w:r w:rsidR="00DB6FB1">
        <w:t xml:space="preserve"> UE</w:t>
      </w:r>
      <w:r w:rsidR="00821290">
        <w:t xml:space="preserve">, this should be </w:t>
      </w:r>
      <w:r w:rsidR="00D22CDA">
        <w:t>confirmed with operators’ view.</w:t>
      </w:r>
    </w:p>
    <w:p w14:paraId="16CA7B27" w14:textId="16EE2F2F" w:rsidR="00D66500" w:rsidRDefault="004E72DC" w:rsidP="004E72DC">
      <w:pPr>
        <w:pStyle w:val="Proposal"/>
      </w:pPr>
      <w:bookmarkStart w:id="13" w:name="_Ref131681292"/>
      <w:r>
        <w:t xml:space="preserve">RAN4 </w:t>
      </w:r>
      <w:r w:rsidR="00AE3B0D">
        <w:t xml:space="preserve">collects operators’ view on </w:t>
      </w:r>
      <w:r w:rsidR="00E3161F" w:rsidRPr="004E72DC">
        <w:t>whether</w:t>
      </w:r>
      <w:r w:rsidRPr="004E72DC">
        <w:t xml:space="preserve"> to apply the ACLR of a PC2 UE to a PC3 UE when the output power can be boosted to the same </w:t>
      </w:r>
      <w:r w:rsidR="00E3161F">
        <w:t xml:space="preserve">level </w:t>
      </w:r>
      <w:r w:rsidRPr="004E72DC">
        <w:t>with a PC2 UE</w:t>
      </w:r>
      <w:bookmarkEnd w:id="13"/>
      <w:r w:rsidR="005C4148">
        <w:t>, for MPR reduction scheme.</w:t>
      </w:r>
    </w:p>
    <w:p w14:paraId="309B6FD1" w14:textId="5E4AAFAC" w:rsidR="004E72DC" w:rsidRDefault="00B93F7D" w:rsidP="004E72DC">
      <w:r>
        <w:t xml:space="preserve">As the ACLR is affecting the amount of the boosted power </w:t>
      </w:r>
      <w:r w:rsidR="007B7D94">
        <w:t xml:space="preserve">so such discussion may impact the simulated result for transparent or non-transparent scheme. </w:t>
      </w:r>
    </w:p>
    <w:p w14:paraId="57022FC3" w14:textId="2C52FE0B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5934DAA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CB68A8">
        <w:t>specification impact</w:t>
      </w:r>
      <w:r w:rsidR="000B028D">
        <w:t xml:space="preserve"> </w:t>
      </w:r>
      <w:r w:rsidR="00760997" w:rsidRPr="00F102E6">
        <w:t xml:space="preserve">with below </w:t>
      </w:r>
      <w:r w:rsidR="0023099F">
        <w:t>observation</w:t>
      </w:r>
      <w:r w:rsidR="006B3B7A">
        <w:t>s</w:t>
      </w:r>
      <w:r w:rsidR="00760997" w:rsidRPr="00F102E6">
        <w:t>:</w:t>
      </w:r>
    </w:p>
    <w:p w14:paraId="64147D15" w14:textId="3C70F309" w:rsidR="0055203D" w:rsidRDefault="0055203D" w:rsidP="009F5C86">
      <w:r>
        <w:fldChar w:fldCharType="begin"/>
      </w:r>
      <w:r>
        <w:instrText xml:space="preserve"> REF _Ref132040201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_Ref132040201 \h </w:instrText>
      </w:r>
      <w:r>
        <w:fldChar w:fldCharType="separate"/>
      </w:r>
      <w:r>
        <w:t>Around 1 dB net gain is observed both for transparent and non-transparent scheme for CP-OFDM.</w:t>
      </w:r>
      <w:r>
        <w:fldChar w:fldCharType="end"/>
      </w:r>
    </w:p>
    <w:p w14:paraId="01E19D1B" w14:textId="73281758" w:rsidR="006F73B1" w:rsidRDefault="006F73B1" w:rsidP="009F5C86">
      <w:r>
        <w:fldChar w:fldCharType="begin"/>
      </w:r>
      <w:r>
        <w:instrText xml:space="preserve"> REF _Ref127537098 \n \h </w:instrText>
      </w:r>
      <w:r>
        <w:fldChar w:fldCharType="separate"/>
      </w:r>
      <w:r w:rsidR="0055203D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_Ref127537098 \h </w:instrText>
      </w:r>
      <w:r>
        <w:fldChar w:fldCharType="separate"/>
      </w:r>
      <w:r w:rsidR="0055203D">
        <w:t>For a UE implementing the FDSS scheme using the 2-tap or 3-tap filter, the general spectrum flatness requirement cannot be met.</w:t>
      </w:r>
      <w:r>
        <w:fldChar w:fldCharType="end"/>
      </w:r>
    </w:p>
    <w:p w14:paraId="5428DE97" w14:textId="477411D2" w:rsidR="006F73B1" w:rsidRDefault="006F73B1" w:rsidP="009F5C86">
      <w:r>
        <w:fldChar w:fldCharType="begin"/>
      </w:r>
      <w:r>
        <w:instrText xml:space="preserve"> REF _Ref127537109 \n \h </w:instrText>
      </w:r>
      <w:r>
        <w:fldChar w:fldCharType="separate"/>
      </w:r>
      <w:r w:rsidR="0055203D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_Ref127537109 \h </w:instrText>
      </w:r>
      <w:r>
        <w:fldChar w:fldCharType="separate"/>
      </w:r>
      <w:r w:rsidR="0055203D">
        <w:t>14 dB ripple at the edge PRB allocation may result in 0.9 dB link budget loss for high MCS if 14 dB ripple would be allowed.</w:t>
      </w:r>
      <w:r>
        <w:fldChar w:fldCharType="end"/>
      </w:r>
    </w:p>
    <w:p w14:paraId="31C1603F" w14:textId="15728A07" w:rsidR="0055203D" w:rsidRDefault="0055203D" w:rsidP="009F5C86">
      <w:r>
        <w:fldChar w:fldCharType="begin"/>
      </w:r>
      <w:r>
        <w:instrText xml:space="preserve"> REF _Ref132040213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_Ref132040213 \h </w:instrText>
      </w:r>
      <w:r>
        <w:fldChar w:fldCharType="separate"/>
      </w:r>
      <w:r>
        <w:t>14 dB ripple at the edge PRB allocation may result in 0.3 dB link budget loss for low MCS if 14 dB ripple would be allowed.</w:t>
      </w:r>
      <w:r>
        <w:fldChar w:fldCharType="end"/>
      </w:r>
    </w:p>
    <w:p w14:paraId="1C5D68DC" w14:textId="640AC937" w:rsidR="006F73B1" w:rsidRDefault="00190A3F" w:rsidP="009F5C86">
      <w:r>
        <w:lastRenderedPageBreak/>
        <w:fldChar w:fldCharType="begin"/>
      </w:r>
      <w:r>
        <w:instrText xml:space="preserve"> REF _Ref127537128 \n \h </w:instrText>
      </w:r>
      <w:r>
        <w:fldChar w:fldCharType="separate"/>
      </w:r>
      <w:r w:rsidR="0055203D"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_Ref127537128 \h </w:instrText>
      </w:r>
      <w:r>
        <w:fldChar w:fldCharType="separate"/>
      </w:r>
      <w:r w:rsidR="0055203D">
        <w:t>Clipping scheme can meet the general spectrum flatness requirement.</w:t>
      </w:r>
      <w:r>
        <w:fldChar w:fldCharType="end"/>
      </w:r>
    </w:p>
    <w:p w14:paraId="71DB7AAE" w14:textId="149826B7" w:rsidR="0055203D" w:rsidRDefault="0055203D" w:rsidP="0055203D">
      <w:r>
        <w:fldChar w:fldCharType="begin"/>
      </w:r>
      <w:r>
        <w:instrText xml:space="preserve"> REF _Ref131681274 \n \h </w:instrText>
      </w:r>
      <w:r>
        <w:fldChar w:fldCharType="separate"/>
      </w:r>
      <w:r>
        <w:t>Observation 6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_Ref131681274 \h </w:instrText>
      </w:r>
      <w:r>
        <w:fldChar w:fldCharType="separate"/>
      </w:r>
      <w:r>
        <w:t xml:space="preserve">PC3 output power can be the same PC2 when IE </w:t>
      </w:r>
      <w:r>
        <w:rPr>
          <w:i/>
          <w:lang w:val="en-US"/>
        </w:rPr>
        <w:t>powerBoostPi2BPSK</w:t>
      </w:r>
      <w:r>
        <w:t xml:space="preserve"> is set to 1.</w:t>
      </w:r>
      <w:r>
        <w:fldChar w:fldCharType="end"/>
      </w:r>
    </w:p>
    <w:p w14:paraId="0D402BC2" w14:textId="23D398D6" w:rsidR="0055203D" w:rsidRDefault="0055203D" w:rsidP="009F5C86">
      <w:r>
        <w:t xml:space="preserve">And </w:t>
      </w:r>
      <w:r w:rsidRPr="00F102E6">
        <w:t xml:space="preserve">with below </w:t>
      </w:r>
      <w:r>
        <w:t>proposals</w:t>
      </w:r>
      <w:r w:rsidRPr="00F102E6">
        <w:t>:</w:t>
      </w:r>
    </w:p>
    <w:p w14:paraId="52D14252" w14:textId="5E9BE3FC" w:rsidR="0055203D" w:rsidRDefault="0055203D" w:rsidP="0055203D">
      <w:r>
        <w:fldChar w:fldCharType="begin"/>
      </w:r>
      <w:r>
        <w:instrText xml:space="preserve"> REF _Ref127537082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_Ref127537082 \h </w:instrText>
      </w:r>
      <w:r>
        <w:fldChar w:fldCharType="separate"/>
      </w:r>
      <w:r>
        <w:t>Transparent scheme should be further specified in RAN4 after the study phase.</w:t>
      </w:r>
      <w:r>
        <w:fldChar w:fldCharType="end"/>
      </w:r>
    </w:p>
    <w:p w14:paraId="5823D852" w14:textId="05B25CC6" w:rsidR="00190A3F" w:rsidRDefault="00190A3F" w:rsidP="009F5C86">
      <w:r>
        <w:fldChar w:fldCharType="begin"/>
      </w:r>
      <w:r>
        <w:instrText xml:space="preserve"> REF _Ref127537138 \n \h </w:instrText>
      </w:r>
      <w:r>
        <w:fldChar w:fldCharType="separate"/>
      </w:r>
      <w:r w:rsidR="0055203D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_Ref127537138 \h </w:instrText>
      </w:r>
      <w:r>
        <w:fldChar w:fldCharType="separate"/>
      </w:r>
      <w:r w:rsidR="0055203D">
        <w:t>In case of the relaxing the spectrum flatness requirement for transparent scheme, the requirement should not be the same with Pi/2 BPSK, the exact amount could be further discussed.</w:t>
      </w:r>
      <w:r>
        <w:fldChar w:fldCharType="end"/>
      </w:r>
    </w:p>
    <w:p w14:paraId="325B7D7E" w14:textId="6B27DBCC" w:rsidR="0014236E" w:rsidRDefault="0014236E" w:rsidP="009F5C86">
      <w:r>
        <w:fldChar w:fldCharType="begin"/>
      </w:r>
      <w:r>
        <w:instrText xml:space="preserve"> REF _Ref131681292 \n \h </w:instrText>
      </w:r>
      <w:r>
        <w:fldChar w:fldCharType="separate"/>
      </w:r>
      <w:r w:rsidR="0055203D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_Ref131681292 \h </w:instrText>
      </w:r>
      <w:r>
        <w:fldChar w:fldCharType="separate"/>
      </w:r>
      <w:r w:rsidR="0055203D">
        <w:t xml:space="preserve">RAN4 collects operators’ view on </w:t>
      </w:r>
      <w:r w:rsidR="0055203D" w:rsidRPr="004E72DC">
        <w:t xml:space="preserve">whether to apply the ACLR of a PC2 UE to a PC3 UE when the output power can be boosted to the same </w:t>
      </w:r>
      <w:r w:rsidR="0055203D">
        <w:t xml:space="preserve">level </w:t>
      </w:r>
      <w:r w:rsidR="0055203D" w:rsidRPr="004E72DC">
        <w:t>with a PC2 UE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380F7182" w14:textId="037D1720" w:rsidR="00C65A74" w:rsidRDefault="00DE08CE" w:rsidP="003452C6">
      <w:pPr>
        <w:pStyle w:val="Reference"/>
      </w:pPr>
      <w:bookmarkStart w:id="14" w:name="_Ref115362883"/>
      <w:r w:rsidRPr="00DE08CE">
        <w:t>R4-2303561</w:t>
      </w:r>
      <w:r w:rsidR="00E229DF">
        <w:t>,</w:t>
      </w:r>
      <w:r w:rsidR="00A555B8" w:rsidRPr="00A555B8">
        <w:t xml:space="preserve"> </w:t>
      </w:r>
      <w:r w:rsidRPr="00DE08CE">
        <w:t>WF on simulation assumptions for PAPR&amp;MPR reduction</w:t>
      </w:r>
      <w:r w:rsidR="00A555B8">
        <w:t>, Nokia</w:t>
      </w:r>
    </w:p>
    <w:p w14:paraId="5A8A7553" w14:textId="45D69BCD" w:rsidR="00793E46" w:rsidRDefault="00793E46" w:rsidP="003452C6">
      <w:pPr>
        <w:pStyle w:val="Reference"/>
      </w:pPr>
      <w:r>
        <w:t>R4-23xyz, simulation result for transparent schem for MPR reduction, Ericsson</w:t>
      </w:r>
    </w:p>
    <w:p w14:paraId="5523E788" w14:textId="006E662B" w:rsidR="00793E46" w:rsidRDefault="00793E46" w:rsidP="003452C6">
      <w:pPr>
        <w:pStyle w:val="Reference"/>
      </w:pPr>
      <w:r>
        <w:t>R4-23xyz, simulation result for non-transparent schem for MPR reduction, Ericsson</w:t>
      </w:r>
    </w:p>
    <w:p w14:paraId="170816F3" w14:textId="71F65BDF" w:rsidR="006E22DA" w:rsidRDefault="007D6FBF" w:rsidP="003452C6">
      <w:pPr>
        <w:pStyle w:val="Reference"/>
      </w:pPr>
      <w:r w:rsidRPr="007D6FBF">
        <w:t>R4-2220841</w:t>
      </w:r>
      <w:r>
        <w:t>,</w:t>
      </w:r>
      <w:r w:rsidR="00D438C6" w:rsidRPr="00D438C6">
        <w:t xml:space="preserve"> WF on the MPR reduction for coverage enhancement</w:t>
      </w:r>
      <w:r w:rsidR="00D438C6">
        <w:t>,</w:t>
      </w:r>
      <w:r w:rsidR="008D79CC" w:rsidRPr="008D79CC">
        <w:t xml:space="preserve"> Nokia</w:t>
      </w:r>
    </w:p>
    <w:bookmarkEnd w:id="14"/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3BF9" w14:textId="77777777" w:rsidR="00F93C17" w:rsidRDefault="00F93C17">
      <w:r>
        <w:separator/>
      </w:r>
    </w:p>
  </w:endnote>
  <w:endnote w:type="continuationSeparator" w:id="0">
    <w:p w14:paraId="1B40416F" w14:textId="77777777" w:rsidR="00F93C17" w:rsidRDefault="00F93C17">
      <w:r>
        <w:continuationSeparator/>
      </w:r>
    </w:p>
  </w:endnote>
  <w:endnote w:type="continuationNotice" w:id="1">
    <w:p w14:paraId="252085CB" w14:textId="77777777" w:rsidR="00F93C17" w:rsidRDefault="00F93C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7058D" w14:textId="77777777" w:rsidR="00F93C17" w:rsidRDefault="00F93C17">
      <w:r>
        <w:separator/>
      </w:r>
    </w:p>
  </w:footnote>
  <w:footnote w:type="continuationSeparator" w:id="0">
    <w:p w14:paraId="785EA96A" w14:textId="77777777" w:rsidR="00F93C17" w:rsidRDefault="00F93C17">
      <w:r>
        <w:continuationSeparator/>
      </w:r>
    </w:p>
  </w:footnote>
  <w:footnote w:type="continuationNotice" w:id="1">
    <w:p w14:paraId="36BD8BBB" w14:textId="77777777" w:rsidR="00F93C17" w:rsidRDefault="00F93C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F2012F"/>
    <w:multiLevelType w:val="hybridMultilevel"/>
    <w:tmpl w:val="72768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52D8"/>
    <w:multiLevelType w:val="hybridMultilevel"/>
    <w:tmpl w:val="6792B2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86FB7"/>
    <w:multiLevelType w:val="multilevel"/>
    <w:tmpl w:val="2530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628D156F"/>
    <w:multiLevelType w:val="hybridMultilevel"/>
    <w:tmpl w:val="D5D6F5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6695915">
    <w:abstractNumId w:val="16"/>
  </w:num>
  <w:num w:numId="2" w16cid:durableId="2058896314">
    <w:abstractNumId w:val="15"/>
  </w:num>
  <w:num w:numId="3" w16cid:durableId="2087023036">
    <w:abstractNumId w:val="38"/>
  </w:num>
  <w:num w:numId="4" w16cid:durableId="1495608257">
    <w:abstractNumId w:val="6"/>
  </w:num>
  <w:num w:numId="5" w16cid:durableId="1704284010">
    <w:abstractNumId w:val="28"/>
  </w:num>
  <w:num w:numId="6" w16cid:durableId="1773815981">
    <w:abstractNumId w:val="21"/>
  </w:num>
  <w:num w:numId="7" w16cid:durableId="500851719">
    <w:abstractNumId w:val="17"/>
  </w:num>
  <w:num w:numId="8" w16cid:durableId="130486952">
    <w:abstractNumId w:val="30"/>
  </w:num>
  <w:num w:numId="9" w16cid:durableId="1629967463">
    <w:abstractNumId w:val="8"/>
  </w:num>
  <w:num w:numId="10" w16cid:durableId="2108622598">
    <w:abstractNumId w:val="29"/>
  </w:num>
  <w:num w:numId="11" w16cid:durableId="1256671001">
    <w:abstractNumId w:val="9"/>
  </w:num>
  <w:num w:numId="12" w16cid:durableId="2120030204">
    <w:abstractNumId w:val="5"/>
  </w:num>
  <w:num w:numId="13" w16cid:durableId="507722438">
    <w:abstractNumId w:val="14"/>
  </w:num>
  <w:num w:numId="14" w16cid:durableId="1891529833">
    <w:abstractNumId w:val="32"/>
  </w:num>
  <w:num w:numId="15" w16cid:durableId="744650818">
    <w:abstractNumId w:val="23"/>
  </w:num>
  <w:num w:numId="16" w16cid:durableId="958337079">
    <w:abstractNumId w:val="9"/>
    <w:lvlOverride w:ilvl="0">
      <w:startOverride w:val="1"/>
    </w:lvlOverride>
  </w:num>
  <w:num w:numId="17" w16cid:durableId="687606772">
    <w:abstractNumId w:val="29"/>
    <w:lvlOverride w:ilvl="0">
      <w:startOverride w:val="1"/>
    </w:lvlOverride>
  </w:num>
  <w:num w:numId="18" w16cid:durableId="191194308">
    <w:abstractNumId w:val="25"/>
  </w:num>
  <w:num w:numId="19" w16cid:durableId="1104035100">
    <w:abstractNumId w:val="2"/>
  </w:num>
  <w:num w:numId="20" w16cid:durableId="203300835">
    <w:abstractNumId w:val="35"/>
  </w:num>
  <w:num w:numId="21" w16cid:durableId="20517420">
    <w:abstractNumId w:val="0"/>
  </w:num>
  <w:num w:numId="22" w16cid:durableId="940573751">
    <w:abstractNumId w:val="17"/>
    <w:lvlOverride w:ilvl="0">
      <w:startOverride w:val="6"/>
    </w:lvlOverride>
    <w:lvlOverride w:ilvl="1">
      <w:startOverride w:val="6"/>
    </w:lvlOverride>
  </w:num>
  <w:num w:numId="23" w16cid:durableId="8192230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474525866">
    <w:abstractNumId w:val="13"/>
  </w:num>
  <w:num w:numId="25" w16cid:durableId="715734808">
    <w:abstractNumId w:val="33"/>
  </w:num>
  <w:num w:numId="26" w16cid:durableId="1609776827">
    <w:abstractNumId w:val="20"/>
  </w:num>
  <w:num w:numId="27" w16cid:durableId="8663293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2368703">
    <w:abstractNumId w:val="31"/>
  </w:num>
  <w:num w:numId="29" w16cid:durableId="2002809574">
    <w:abstractNumId w:val="4"/>
  </w:num>
  <w:num w:numId="30" w16cid:durableId="1484199683">
    <w:abstractNumId w:val="26"/>
  </w:num>
  <w:num w:numId="31" w16cid:durableId="977146485">
    <w:abstractNumId w:val="36"/>
  </w:num>
  <w:num w:numId="32" w16cid:durableId="1659529409">
    <w:abstractNumId w:val="22"/>
  </w:num>
  <w:num w:numId="33" w16cid:durableId="677346822">
    <w:abstractNumId w:val="19"/>
  </w:num>
  <w:num w:numId="34" w16cid:durableId="523252600">
    <w:abstractNumId w:val="18"/>
  </w:num>
  <w:num w:numId="35" w16cid:durableId="164902968">
    <w:abstractNumId w:val="37"/>
  </w:num>
  <w:num w:numId="36" w16cid:durableId="576398167">
    <w:abstractNumId w:val="12"/>
  </w:num>
  <w:num w:numId="37" w16cid:durableId="805513600">
    <w:abstractNumId w:val="11"/>
  </w:num>
  <w:num w:numId="38" w16cid:durableId="1894802875">
    <w:abstractNumId w:val="10"/>
  </w:num>
  <w:num w:numId="39" w16cid:durableId="20555388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887628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806042440">
    <w:abstractNumId w:val="3"/>
  </w:num>
  <w:num w:numId="42" w16cid:durableId="1292437370">
    <w:abstractNumId w:val="7"/>
  </w:num>
  <w:num w:numId="43" w16cid:durableId="746616734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312"/>
    <w:rsid w:val="00001674"/>
    <w:rsid w:val="00001EC5"/>
    <w:rsid w:val="00002468"/>
    <w:rsid w:val="00002559"/>
    <w:rsid w:val="00002CDA"/>
    <w:rsid w:val="00002CF4"/>
    <w:rsid w:val="00003045"/>
    <w:rsid w:val="0000323E"/>
    <w:rsid w:val="0000368B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B35"/>
    <w:rsid w:val="00012BBC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82B"/>
    <w:rsid w:val="00020F3C"/>
    <w:rsid w:val="000212C3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742"/>
    <w:rsid w:val="00030785"/>
    <w:rsid w:val="00030B99"/>
    <w:rsid w:val="00030E68"/>
    <w:rsid w:val="00031383"/>
    <w:rsid w:val="0003197D"/>
    <w:rsid w:val="00031C9D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B6B"/>
    <w:rsid w:val="0003551C"/>
    <w:rsid w:val="000359EF"/>
    <w:rsid w:val="000361D1"/>
    <w:rsid w:val="00036E97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3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1E"/>
    <w:rsid w:val="00051267"/>
    <w:rsid w:val="000517AF"/>
    <w:rsid w:val="000522AE"/>
    <w:rsid w:val="000526D9"/>
    <w:rsid w:val="000529F9"/>
    <w:rsid w:val="0005344B"/>
    <w:rsid w:val="000538BC"/>
    <w:rsid w:val="00053F40"/>
    <w:rsid w:val="000541B5"/>
    <w:rsid w:val="000543E5"/>
    <w:rsid w:val="00054742"/>
    <w:rsid w:val="00054B9C"/>
    <w:rsid w:val="00054BEC"/>
    <w:rsid w:val="0005543B"/>
    <w:rsid w:val="000561ED"/>
    <w:rsid w:val="00056B8C"/>
    <w:rsid w:val="00056D01"/>
    <w:rsid w:val="00057082"/>
    <w:rsid w:val="00057821"/>
    <w:rsid w:val="00057B21"/>
    <w:rsid w:val="000604BF"/>
    <w:rsid w:val="0006072E"/>
    <w:rsid w:val="00060F41"/>
    <w:rsid w:val="00061143"/>
    <w:rsid w:val="000623A9"/>
    <w:rsid w:val="00062646"/>
    <w:rsid w:val="000628AF"/>
    <w:rsid w:val="00062B1F"/>
    <w:rsid w:val="00062B87"/>
    <w:rsid w:val="00062E77"/>
    <w:rsid w:val="0006371E"/>
    <w:rsid w:val="000639E4"/>
    <w:rsid w:val="00063B0D"/>
    <w:rsid w:val="00063D4F"/>
    <w:rsid w:val="00064812"/>
    <w:rsid w:val="00064BD6"/>
    <w:rsid w:val="0006509F"/>
    <w:rsid w:val="0006555D"/>
    <w:rsid w:val="0006577E"/>
    <w:rsid w:val="00065F40"/>
    <w:rsid w:val="00066611"/>
    <w:rsid w:val="00066698"/>
    <w:rsid w:val="000670F1"/>
    <w:rsid w:val="00067561"/>
    <w:rsid w:val="000677F5"/>
    <w:rsid w:val="00067B1B"/>
    <w:rsid w:val="00070253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E61"/>
    <w:rsid w:val="00081975"/>
    <w:rsid w:val="00082219"/>
    <w:rsid w:val="000824E4"/>
    <w:rsid w:val="00082652"/>
    <w:rsid w:val="00083270"/>
    <w:rsid w:val="000838FC"/>
    <w:rsid w:val="00083E78"/>
    <w:rsid w:val="000846A2"/>
    <w:rsid w:val="00084986"/>
    <w:rsid w:val="00084A6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69E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4EA2"/>
    <w:rsid w:val="000A56C1"/>
    <w:rsid w:val="000A5706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160E"/>
    <w:rsid w:val="000C1EC8"/>
    <w:rsid w:val="000C2049"/>
    <w:rsid w:val="000C20BB"/>
    <w:rsid w:val="000C2D5A"/>
    <w:rsid w:val="000C331A"/>
    <w:rsid w:val="000C48BE"/>
    <w:rsid w:val="000C4C1B"/>
    <w:rsid w:val="000C520A"/>
    <w:rsid w:val="000C5837"/>
    <w:rsid w:val="000C6A94"/>
    <w:rsid w:val="000C6D65"/>
    <w:rsid w:val="000C7541"/>
    <w:rsid w:val="000C7D0F"/>
    <w:rsid w:val="000D09A5"/>
    <w:rsid w:val="000D09B5"/>
    <w:rsid w:val="000D0FEF"/>
    <w:rsid w:val="000D10D2"/>
    <w:rsid w:val="000D16E5"/>
    <w:rsid w:val="000D17C5"/>
    <w:rsid w:val="000D2347"/>
    <w:rsid w:val="000D2729"/>
    <w:rsid w:val="000D33F5"/>
    <w:rsid w:val="000D3C13"/>
    <w:rsid w:val="000D3CAF"/>
    <w:rsid w:val="000D474E"/>
    <w:rsid w:val="000D481D"/>
    <w:rsid w:val="000D55C7"/>
    <w:rsid w:val="000D5E8D"/>
    <w:rsid w:val="000D6135"/>
    <w:rsid w:val="000D7070"/>
    <w:rsid w:val="000E1106"/>
    <w:rsid w:val="000E1150"/>
    <w:rsid w:val="000E172C"/>
    <w:rsid w:val="000E1808"/>
    <w:rsid w:val="000E1984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3DD"/>
    <w:rsid w:val="000E5643"/>
    <w:rsid w:val="000E59B3"/>
    <w:rsid w:val="000E5D87"/>
    <w:rsid w:val="000E71E1"/>
    <w:rsid w:val="000E74BB"/>
    <w:rsid w:val="000E7599"/>
    <w:rsid w:val="000E7652"/>
    <w:rsid w:val="000E79B1"/>
    <w:rsid w:val="000E7BB6"/>
    <w:rsid w:val="000F0493"/>
    <w:rsid w:val="000F060A"/>
    <w:rsid w:val="000F074F"/>
    <w:rsid w:val="000F09D3"/>
    <w:rsid w:val="000F1721"/>
    <w:rsid w:val="000F1D01"/>
    <w:rsid w:val="000F237E"/>
    <w:rsid w:val="000F2915"/>
    <w:rsid w:val="000F299D"/>
    <w:rsid w:val="000F3042"/>
    <w:rsid w:val="000F3AA2"/>
    <w:rsid w:val="000F41F1"/>
    <w:rsid w:val="000F4413"/>
    <w:rsid w:val="000F5041"/>
    <w:rsid w:val="000F5304"/>
    <w:rsid w:val="000F6127"/>
    <w:rsid w:val="000F710C"/>
    <w:rsid w:val="000F7B26"/>
    <w:rsid w:val="000F7F74"/>
    <w:rsid w:val="00101169"/>
    <w:rsid w:val="001016F8"/>
    <w:rsid w:val="0010279D"/>
    <w:rsid w:val="00102F19"/>
    <w:rsid w:val="001036DF"/>
    <w:rsid w:val="00103C2E"/>
    <w:rsid w:val="00103CC1"/>
    <w:rsid w:val="001047A8"/>
    <w:rsid w:val="0010526A"/>
    <w:rsid w:val="00105316"/>
    <w:rsid w:val="00105A9D"/>
    <w:rsid w:val="00106156"/>
    <w:rsid w:val="00106653"/>
    <w:rsid w:val="0010697A"/>
    <w:rsid w:val="0010726C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6E33"/>
    <w:rsid w:val="001174DF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46D"/>
    <w:rsid w:val="001237F1"/>
    <w:rsid w:val="00123FE9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1C3B"/>
    <w:rsid w:val="001323CD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D16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36E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278A"/>
    <w:rsid w:val="001530E5"/>
    <w:rsid w:val="00153276"/>
    <w:rsid w:val="00153DDD"/>
    <w:rsid w:val="0015454F"/>
    <w:rsid w:val="001545E7"/>
    <w:rsid w:val="00155146"/>
    <w:rsid w:val="001553CE"/>
    <w:rsid w:val="00155CF8"/>
    <w:rsid w:val="00155D0E"/>
    <w:rsid w:val="00155F8F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1FC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4A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1E61"/>
    <w:rsid w:val="0018217A"/>
    <w:rsid w:val="001823AD"/>
    <w:rsid w:val="001824A1"/>
    <w:rsid w:val="001828DE"/>
    <w:rsid w:val="00182F8D"/>
    <w:rsid w:val="0018380A"/>
    <w:rsid w:val="00184685"/>
    <w:rsid w:val="00184AAB"/>
    <w:rsid w:val="00184FFF"/>
    <w:rsid w:val="00185252"/>
    <w:rsid w:val="001854B9"/>
    <w:rsid w:val="00185832"/>
    <w:rsid w:val="00186FD0"/>
    <w:rsid w:val="0018738B"/>
    <w:rsid w:val="001875F8"/>
    <w:rsid w:val="0018765D"/>
    <w:rsid w:val="00187863"/>
    <w:rsid w:val="001878E5"/>
    <w:rsid w:val="00187B09"/>
    <w:rsid w:val="001909A3"/>
    <w:rsid w:val="00190A3F"/>
    <w:rsid w:val="00190B11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27F9"/>
    <w:rsid w:val="001A3AD2"/>
    <w:rsid w:val="001A3B4D"/>
    <w:rsid w:val="001A41FB"/>
    <w:rsid w:val="001A4BBB"/>
    <w:rsid w:val="001A5037"/>
    <w:rsid w:val="001A54CF"/>
    <w:rsid w:val="001A553A"/>
    <w:rsid w:val="001A6F07"/>
    <w:rsid w:val="001A7317"/>
    <w:rsid w:val="001A7609"/>
    <w:rsid w:val="001A7E02"/>
    <w:rsid w:val="001A7EBA"/>
    <w:rsid w:val="001B0375"/>
    <w:rsid w:val="001B0385"/>
    <w:rsid w:val="001B0B44"/>
    <w:rsid w:val="001B0EBC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A28"/>
    <w:rsid w:val="001C0BD2"/>
    <w:rsid w:val="001C0E4C"/>
    <w:rsid w:val="001C112A"/>
    <w:rsid w:val="001C1AE2"/>
    <w:rsid w:val="001C1AF2"/>
    <w:rsid w:val="001C2D98"/>
    <w:rsid w:val="001C2E5B"/>
    <w:rsid w:val="001C31D0"/>
    <w:rsid w:val="001C3256"/>
    <w:rsid w:val="001C38D9"/>
    <w:rsid w:val="001C55A0"/>
    <w:rsid w:val="001C56E0"/>
    <w:rsid w:val="001C5BC2"/>
    <w:rsid w:val="001C62E2"/>
    <w:rsid w:val="001C6351"/>
    <w:rsid w:val="001C6D31"/>
    <w:rsid w:val="001C725B"/>
    <w:rsid w:val="001C7421"/>
    <w:rsid w:val="001C7426"/>
    <w:rsid w:val="001C782F"/>
    <w:rsid w:val="001C7C95"/>
    <w:rsid w:val="001D02D7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D7BD5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40E0"/>
    <w:rsid w:val="001E639C"/>
    <w:rsid w:val="001E64C0"/>
    <w:rsid w:val="001E75E0"/>
    <w:rsid w:val="001E7A9E"/>
    <w:rsid w:val="001E7D7D"/>
    <w:rsid w:val="001E7E5E"/>
    <w:rsid w:val="001F02F2"/>
    <w:rsid w:val="001F098F"/>
    <w:rsid w:val="001F1AC7"/>
    <w:rsid w:val="001F1EDB"/>
    <w:rsid w:val="001F252E"/>
    <w:rsid w:val="001F2AEC"/>
    <w:rsid w:val="001F2C28"/>
    <w:rsid w:val="001F2D6D"/>
    <w:rsid w:val="001F3076"/>
    <w:rsid w:val="001F3330"/>
    <w:rsid w:val="001F38A5"/>
    <w:rsid w:val="001F3FE5"/>
    <w:rsid w:val="001F41A8"/>
    <w:rsid w:val="001F41FD"/>
    <w:rsid w:val="001F526B"/>
    <w:rsid w:val="001F581F"/>
    <w:rsid w:val="001F5A68"/>
    <w:rsid w:val="001F605E"/>
    <w:rsid w:val="001F6272"/>
    <w:rsid w:val="001F6E96"/>
    <w:rsid w:val="001F7598"/>
    <w:rsid w:val="001F7D68"/>
    <w:rsid w:val="001F7FCF"/>
    <w:rsid w:val="0020040C"/>
    <w:rsid w:val="0020094C"/>
    <w:rsid w:val="00201230"/>
    <w:rsid w:val="00201D6C"/>
    <w:rsid w:val="00201FB1"/>
    <w:rsid w:val="002034FA"/>
    <w:rsid w:val="00203AC4"/>
    <w:rsid w:val="00204E3C"/>
    <w:rsid w:val="002059AE"/>
    <w:rsid w:val="00205E7C"/>
    <w:rsid w:val="00205FAC"/>
    <w:rsid w:val="00206551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1F14"/>
    <w:rsid w:val="00213557"/>
    <w:rsid w:val="0021368B"/>
    <w:rsid w:val="002139B7"/>
    <w:rsid w:val="00213A11"/>
    <w:rsid w:val="00213BEC"/>
    <w:rsid w:val="002141E8"/>
    <w:rsid w:val="0021461E"/>
    <w:rsid w:val="00215427"/>
    <w:rsid w:val="00215D41"/>
    <w:rsid w:val="002160BD"/>
    <w:rsid w:val="00216553"/>
    <w:rsid w:val="002178B5"/>
    <w:rsid w:val="00217B9B"/>
    <w:rsid w:val="00217C06"/>
    <w:rsid w:val="00217D62"/>
    <w:rsid w:val="00217E6C"/>
    <w:rsid w:val="002210F5"/>
    <w:rsid w:val="002211B6"/>
    <w:rsid w:val="00221BB6"/>
    <w:rsid w:val="00222067"/>
    <w:rsid w:val="002224F9"/>
    <w:rsid w:val="0022363C"/>
    <w:rsid w:val="00224019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30301"/>
    <w:rsid w:val="0023099F"/>
    <w:rsid w:val="00230B56"/>
    <w:rsid w:val="00231147"/>
    <w:rsid w:val="002312E3"/>
    <w:rsid w:val="00231D9E"/>
    <w:rsid w:val="00232DB5"/>
    <w:rsid w:val="00233043"/>
    <w:rsid w:val="002333D4"/>
    <w:rsid w:val="0023346D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F89"/>
    <w:rsid w:val="00244B3F"/>
    <w:rsid w:val="002458ED"/>
    <w:rsid w:val="00245A1B"/>
    <w:rsid w:val="00245BAF"/>
    <w:rsid w:val="00246106"/>
    <w:rsid w:val="002461C8"/>
    <w:rsid w:val="00246998"/>
    <w:rsid w:val="00246E68"/>
    <w:rsid w:val="00247604"/>
    <w:rsid w:val="00247D05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84F"/>
    <w:rsid w:val="00254900"/>
    <w:rsid w:val="00254A55"/>
    <w:rsid w:val="00255698"/>
    <w:rsid w:val="00255CF7"/>
    <w:rsid w:val="002576A4"/>
    <w:rsid w:val="00257B66"/>
    <w:rsid w:val="0026007C"/>
    <w:rsid w:val="002600BE"/>
    <w:rsid w:val="0026224E"/>
    <w:rsid w:val="002625FD"/>
    <w:rsid w:val="00262779"/>
    <w:rsid w:val="0026291C"/>
    <w:rsid w:val="00262DA7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5EF7"/>
    <w:rsid w:val="002668FD"/>
    <w:rsid w:val="00266AD1"/>
    <w:rsid w:val="00266E5F"/>
    <w:rsid w:val="00266F31"/>
    <w:rsid w:val="0026728B"/>
    <w:rsid w:val="002676DC"/>
    <w:rsid w:val="00267E46"/>
    <w:rsid w:val="002702F0"/>
    <w:rsid w:val="002705CC"/>
    <w:rsid w:val="00270D8C"/>
    <w:rsid w:val="00272797"/>
    <w:rsid w:val="0027283F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5F01"/>
    <w:rsid w:val="002762A4"/>
    <w:rsid w:val="002764C3"/>
    <w:rsid w:val="002767B1"/>
    <w:rsid w:val="00276849"/>
    <w:rsid w:val="00276904"/>
    <w:rsid w:val="002773A6"/>
    <w:rsid w:val="00277B2B"/>
    <w:rsid w:val="002804F8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1419"/>
    <w:rsid w:val="00291A36"/>
    <w:rsid w:val="002923CC"/>
    <w:rsid w:val="00292625"/>
    <w:rsid w:val="002928AF"/>
    <w:rsid w:val="00293D94"/>
    <w:rsid w:val="002948D0"/>
    <w:rsid w:val="0029541C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2DA"/>
    <w:rsid w:val="002A367E"/>
    <w:rsid w:val="002A4267"/>
    <w:rsid w:val="002A4507"/>
    <w:rsid w:val="002A50E4"/>
    <w:rsid w:val="002A6385"/>
    <w:rsid w:val="002A6835"/>
    <w:rsid w:val="002A6DA5"/>
    <w:rsid w:val="002A7A2C"/>
    <w:rsid w:val="002A7CD5"/>
    <w:rsid w:val="002A7CEA"/>
    <w:rsid w:val="002B085F"/>
    <w:rsid w:val="002B1900"/>
    <w:rsid w:val="002B296F"/>
    <w:rsid w:val="002B2B65"/>
    <w:rsid w:val="002B2CF8"/>
    <w:rsid w:val="002B36A0"/>
    <w:rsid w:val="002B3890"/>
    <w:rsid w:val="002B390B"/>
    <w:rsid w:val="002B3E31"/>
    <w:rsid w:val="002B444C"/>
    <w:rsid w:val="002B485D"/>
    <w:rsid w:val="002B4E7B"/>
    <w:rsid w:val="002B52D9"/>
    <w:rsid w:val="002B552C"/>
    <w:rsid w:val="002B59B0"/>
    <w:rsid w:val="002B5AA4"/>
    <w:rsid w:val="002B60A3"/>
    <w:rsid w:val="002B62FD"/>
    <w:rsid w:val="002B683D"/>
    <w:rsid w:val="002B6B5E"/>
    <w:rsid w:val="002B6BC4"/>
    <w:rsid w:val="002B6E52"/>
    <w:rsid w:val="002B7B55"/>
    <w:rsid w:val="002B7BBC"/>
    <w:rsid w:val="002B7D61"/>
    <w:rsid w:val="002C090F"/>
    <w:rsid w:val="002C0DE1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65BB"/>
    <w:rsid w:val="002D6786"/>
    <w:rsid w:val="002D738C"/>
    <w:rsid w:val="002D765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E7DB4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41A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B27"/>
    <w:rsid w:val="00314DEE"/>
    <w:rsid w:val="00314EDE"/>
    <w:rsid w:val="003150BA"/>
    <w:rsid w:val="00315E65"/>
    <w:rsid w:val="0031652A"/>
    <w:rsid w:val="003175E6"/>
    <w:rsid w:val="00320078"/>
    <w:rsid w:val="00320346"/>
    <w:rsid w:val="00320371"/>
    <w:rsid w:val="0032094D"/>
    <w:rsid w:val="00322088"/>
    <w:rsid w:val="003222C9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274B0"/>
    <w:rsid w:val="00327A0F"/>
    <w:rsid w:val="003314A1"/>
    <w:rsid w:val="00331E8D"/>
    <w:rsid w:val="00331EBE"/>
    <w:rsid w:val="003322AE"/>
    <w:rsid w:val="00332828"/>
    <w:rsid w:val="00332BB9"/>
    <w:rsid w:val="003330D6"/>
    <w:rsid w:val="00333BBB"/>
    <w:rsid w:val="00334A56"/>
    <w:rsid w:val="00334AB6"/>
    <w:rsid w:val="003352D6"/>
    <w:rsid w:val="00335EB2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2CDA"/>
    <w:rsid w:val="00344B08"/>
    <w:rsid w:val="003452C6"/>
    <w:rsid w:val="00345353"/>
    <w:rsid w:val="00345BFE"/>
    <w:rsid w:val="00346DC4"/>
    <w:rsid w:val="00346DCE"/>
    <w:rsid w:val="00346DE7"/>
    <w:rsid w:val="00347399"/>
    <w:rsid w:val="0034744F"/>
    <w:rsid w:val="00347BA2"/>
    <w:rsid w:val="0035056F"/>
    <w:rsid w:val="003507DA"/>
    <w:rsid w:val="00350D85"/>
    <w:rsid w:val="0035164B"/>
    <w:rsid w:val="00351C5F"/>
    <w:rsid w:val="00352210"/>
    <w:rsid w:val="003524C4"/>
    <w:rsid w:val="0035275D"/>
    <w:rsid w:val="00352B75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10A"/>
    <w:rsid w:val="00360397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67B59"/>
    <w:rsid w:val="0037077E"/>
    <w:rsid w:val="0037089B"/>
    <w:rsid w:val="003711CC"/>
    <w:rsid w:val="00371592"/>
    <w:rsid w:val="00372175"/>
    <w:rsid w:val="00372250"/>
    <w:rsid w:val="00372DDC"/>
    <w:rsid w:val="003732C9"/>
    <w:rsid w:val="003739C5"/>
    <w:rsid w:val="003744AA"/>
    <w:rsid w:val="00374AAC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0F18"/>
    <w:rsid w:val="003812A4"/>
    <w:rsid w:val="00382813"/>
    <w:rsid w:val="0038285B"/>
    <w:rsid w:val="0038363D"/>
    <w:rsid w:val="0038412F"/>
    <w:rsid w:val="00384660"/>
    <w:rsid w:val="00384CF2"/>
    <w:rsid w:val="00384D17"/>
    <w:rsid w:val="00384FBB"/>
    <w:rsid w:val="003854C2"/>
    <w:rsid w:val="00387275"/>
    <w:rsid w:val="00387276"/>
    <w:rsid w:val="003905A4"/>
    <w:rsid w:val="003905B5"/>
    <w:rsid w:val="003908A8"/>
    <w:rsid w:val="00390B24"/>
    <w:rsid w:val="00390D3E"/>
    <w:rsid w:val="00390FDF"/>
    <w:rsid w:val="00394E75"/>
    <w:rsid w:val="003953D1"/>
    <w:rsid w:val="00395781"/>
    <w:rsid w:val="00395783"/>
    <w:rsid w:val="00395F22"/>
    <w:rsid w:val="00396203"/>
    <w:rsid w:val="0039634D"/>
    <w:rsid w:val="00397581"/>
    <w:rsid w:val="003A0014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98D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119"/>
    <w:rsid w:val="003C15C3"/>
    <w:rsid w:val="003C1DA8"/>
    <w:rsid w:val="003C2690"/>
    <w:rsid w:val="003C28B4"/>
    <w:rsid w:val="003C2BC9"/>
    <w:rsid w:val="003C3CD1"/>
    <w:rsid w:val="003C4B87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0A2F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5C8"/>
    <w:rsid w:val="003D6789"/>
    <w:rsid w:val="003D6BFA"/>
    <w:rsid w:val="003D7763"/>
    <w:rsid w:val="003D7B76"/>
    <w:rsid w:val="003E06E7"/>
    <w:rsid w:val="003E1298"/>
    <w:rsid w:val="003E1713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1F65"/>
    <w:rsid w:val="003F266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B1"/>
    <w:rsid w:val="00413507"/>
    <w:rsid w:val="00413960"/>
    <w:rsid w:val="00413B22"/>
    <w:rsid w:val="00413CA9"/>
    <w:rsid w:val="00413D57"/>
    <w:rsid w:val="0041449F"/>
    <w:rsid w:val="004149FF"/>
    <w:rsid w:val="00414D87"/>
    <w:rsid w:val="0041505F"/>
    <w:rsid w:val="004152EE"/>
    <w:rsid w:val="0041530E"/>
    <w:rsid w:val="00415C92"/>
    <w:rsid w:val="0041641A"/>
    <w:rsid w:val="0041737F"/>
    <w:rsid w:val="00417974"/>
    <w:rsid w:val="00420892"/>
    <w:rsid w:val="00421035"/>
    <w:rsid w:val="0042139D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37F88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4F6B"/>
    <w:rsid w:val="00445028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0CD"/>
    <w:rsid w:val="0045524F"/>
    <w:rsid w:val="0045557D"/>
    <w:rsid w:val="00455DC7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22B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33D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876AC"/>
    <w:rsid w:val="0049006D"/>
    <w:rsid w:val="0049015A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6C88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C8C"/>
    <w:rsid w:val="004A1F0E"/>
    <w:rsid w:val="004A2EAD"/>
    <w:rsid w:val="004A31C5"/>
    <w:rsid w:val="004A3366"/>
    <w:rsid w:val="004A362F"/>
    <w:rsid w:val="004A373F"/>
    <w:rsid w:val="004A4015"/>
    <w:rsid w:val="004A4092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63E"/>
    <w:rsid w:val="004B60F0"/>
    <w:rsid w:val="004B6769"/>
    <w:rsid w:val="004B6B75"/>
    <w:rsid w:val="004B6D75"/>
    <w:rsid w:val="004B6F0D"/>
    <w:rsid w:val="004C035C"/>
    <w:rsid w:val="004C0D55"/>
    <w:rsid w:val="004C0DB0"/>
    <w:rsid w:val="004C10C1"/>
    <w:rsid w:val="004C16E5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ECF"/>
    <w:rsid w:val="004C5F8D"/>
    <w:rsid w:val="004C5FE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0EB"/>
    <w:rsid w:val="004D13A8"/>
    <w:rsid w:val="004D223B"/>
    <w:rsid w:val="004D2914"/>
    <w:rsid w:val="004D297C"/>
    <w:rsid w:val="004D30B4"/>
    <w:rsid w:val="004D3759"/>
    <w:rsid w:val="004D3D08"/>
    <w:rsid w:val="004D4EB0"/>
    <w:rsid w:val="004D5232"/>
    <w:rsid w:val="004D5261"/>
    <w:rsid w:val="004D53DA"/>
    <w:rsid w:val="004D5885"/>
    <w:rsid w:val="004D650F"/>
    <w:rsid w:val="004D65D0"/>
    <w:rsid w:val="004D6917"/>
    <w:rsid w:val="004D699A"/>
    <w:rsid w:val="004D78F0"/>
    <w:rsid w:val="004E03AC"/>
    <w:rsid w:val="004E088E"/>
    <w:rsid w:val="004E094C"/>
    <w:rsid w:val="004E09B2"/>
    <w:rsid w:val="004E0E21"/>
    <w:rsid w:val="004E17DD"/>
    <w:rsid w:val="004E1D55"/>
    <w:rsid w:val="004E1F09"/>
    <w:rsid w:val="004E2F3C"/>
    <w:rsid w:val="004E436D"/>
    <w:rsid w:val="004E4453"/>
    <w:rsid w:val="004E46DB"/>
    <w:rsid w:val="004E4A1B"/>
    <w:rsid w:val="004E4B0F"/>
    <w:rsid w:val="004E4FED"/>
    <w:rsid w:val="004E5C02"/>
    <w:rsid w:val="004E6006"/>
    <w:rsid w:val="004E629C"/>
    <w:rsid w:val="004E6F09"/>
    <w:rsid w:val="004E72DC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BCA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17834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2448"/>
    <w:rsid w:val="00542A67"/>
    <w:rsid w:val="0054409B"/>
    <w:rsid w:val="005443C4"/>
    <w:rsid w:val="00544464"/>
    <w:rsid w:val="005449F2"/>
    <w:rsid w:val="00545B40"/>
    <w:rsid w:val="00545FEA"/>
    <w:rsid w:val="005472C5"/>
    <w:rsid w:val="005474F0"/>
    <w:rsid w:val="005477C9"/>
    <w:rsid w:val="005505FC"/>
    <w:rsid w:val="00550BC2"/>
    <w:rsid w:val="00550CDC"/>
    <w:rsid w:val="00551262"/>
    <w:rsid w:val="0055136A"/>
    <w:rsid w:val="0055137D"/>
    <w:rsid w:val="00551388"/>
    <w:rsid w:val="0055142D"/>
    <w:rsid w:val="00551F4C"/>
    <w:rsid w:val="0055203D"/>
    <w:rsid w:val="00552775"/>
    <w:rsid w:val="00552900"/>
    <w:rsid w:val="005529AF"/>
    <w:rsid w:val="00553A7E"/>
    <w:rsid w:val="00554263"/>
    <w:rsid w:val="0055545B"/>
    <w:rsid w:val="005562E7"/>
    <w:rsid w:val="00556D8B"/>
    <w:rsid w:val="00560126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C5F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5108"/>
    <w:rsid w:val="005853BB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568"/>
    <w:rsid w:val="00590D28"/>
    <w:rsid w:val="00590E23"/>
    <w:rsid w:val="0059104D"/>
    <w:rsid w:val="005914AD"/>
    <w:rsid w:val="00591873"/>
    <w:rsid w:val="0059274F"/>
    <w:rsid w:val="00592842"/>
    <w:rsid w:val="005928A7"/>
    <w:rsid w:val="00592B31"/>
    <w:rsid w:val="00592EED"/>
    <w:rsid w:val="0059391C"/>
    <w:rsid w:val="00593A87"/>
    <w:rsid w:val="005941A4"/>
    <w:rsid w:val="00596C9A"/>
    <w:rsid w:val="0059735E"/>
    <w:rsid w:val="00597949"/>
    <w:rsid w:val="005979BD"/>
    <w:rsid w:val="005A0698"/>
    <w:rsid w:val="005A18C5"/>
    <w:rsid w:val="005A217E"/>
    <w:rsid w:val="005A2500"/>
    <w:rsid w:val="005A25BD"/>
    <w:rsid w:val="005A2610"/>
    <w:rsid w:val="005A29F0"/>
    <w:rsid w:val="005A2D93"/>
    <w:rsid w:val="005A2F32"/>
    <w:rsid w:val="005A34D0"/>
    <w:rsid w:val="005A39BC"/>
    <w:rsid w:val="005A40D1"/>
    <w:rsid w:val="005A4625"/>
    <w:rsid w:val="005A55AA"/>
    <w:rsid w:val="005A5D6D"/>
    <w:rsid w:val="005A6088"/>
    <w:rsid w:val="005A62C0"/>
    <w:rsid w:val="005A65EC"/>
    <w:rsid w:val="005A6F74"/>
    <w:rsid w:val="005A7A0B"/>
    <w:rsid w:val="005B04B4"/>
    <w:rsid w:val="005B0693"/>
    <w:rsid w:val="005B07BC"/>
    <w:rsid w:val="005B0B78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148"/>
    <w:rsid w:val="005C482B"/>
    <w:rsid w:val="005C50B9"/>
    <w:rsid w:val="005C5D27"/>
    <w:rsid w:val="005C5F08"/>
    <w:rsid w:val="005C6567"/>
    <w:rsid w:val="005C6726"/>
    <w:rsid w:val="005C6ED1"/>
    <w:rsid w:val="005C7502"/>
    <w:rsid w:val="005C77ED"/>
    <w:rsid w:val="005C7C1C"/>
    <w:rsid w:val="005C7DC8"/>
    <w:rsid w:val="005D0036"/>
    <w:rsid w:val="005D0D33"/>
    <w:rsid w:val="005D0D5C"/>
    <w:rsid w:val="005D14B6"/>
    <w:rsid w:val="005D1CD4"/>
    <w:rsid w:val="005D252C"/>
    <w:rsid w:val="005D291F"/>
    <w:rsid w:val="005D2A38"/>
    <w:rsid w:val="005D2D61"/>
    <w:rsid w:val="005D3106"/>
    <w:rsid w:val="005D3954"/>
    <w:rsid w:val="005D4046"/>
    <w:rsid w:val="005D4525"/>
    <w:rsid w:val="005D4622"/>
    <w:rsid w:val="005D46D0"/>
    <w:rsid w:val="005D51AB"/>
    <w:rsid w:val="005D6351"/>
    <w:rsid w:val="005D733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A96"/>
    <w:rsid w:val="005E2EB9"/>
    <w:rsid w:val="005E30EB"/>
    <w:rsid w:val="005E3E10"/>
    <w:rsid w:val="005E3FC0"/>
    <w:rsid w:val="005E41DE"/>
    <w:rsid w:val="005E43EF"/>
    <w:rsid w:val="005E4E21"/>
    <w:rsid w:val="005E508B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2D00"/>
    <w:rsid w:val="005F30B9"/>
    <w:rsid w:val="005F34BB"/>
    <w:rsid w:val="005F3ED5"/>
    <w:rsid w:val="005F4132"/>
    <w:rsid w:val="005F4214"/>
    <w:rsid w:val="005F4716"/>
    <w:rsid w:val="005F4804"/>
    <w:rsid w:val="005F4BD1"/>
    <w:rsid w:val="005F4E45"/>
    <w:rsid w:val="005F507B"/>
    <w:rsid w:val="005F5B6A"/>
    <w:rsid w:val="005F5BBA"/>
    <w:rsid w:val="005F61D7"/>
    <w:rsid w:val="005F6357"/>
    <w:rsid w:val="005F7355"/>
    <w:rsid w:val="005F74B0"/>
    <w:rsid w:val="005F7596"/>
    <w:rsid w:val="005F7929"/>
    <w:rsid w:val="0060000C"/>
    <w:rsid w:val="006001F7"/>
    <w:rsid w:val="0060081F"/>
    <w:rsid w:val="00600DE8"/>
    <w:rsid w:val="006018EF"/>
    <w:rsid w:val="00601A63"/>
    <w:rsid w:val="00601E7F"/>
    <w:rsid w:val="00602571"/>
    <w:rsid w:val="00602F6F"/>
    <w:rsid w:val="006033FC"/>
    <w:rsid w:val="00603975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1B2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5A3A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7C3"/>
    <w:rsid w:val="006368E8"/>
    <w:rsid w:val="00636D97"/>
    <w:rsid w:val="00636DF7"/>
    <w:rsid w:val="00636F5D"/>
    <w:rsid w:val="006374D2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8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5603"/>
    <w:rsid w:val="0065674C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67E52"/>
    <w:rsid w:val="00667F3D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510"/>
    <w:rsid w:val="00672C94"/>
    <w:rsid w:val="00674364"/>
    <w:rsid w:val="0067490B"/>
    <w:rsid w:val="00674AB7"/>
    <w:rsid w:val="00674BDF"/>
    <w:rsid w:val="00674E3C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1B"/>
    <w:rsid w:val="006903E3"/>
    <w:rsid w:val="00691575"/>
    <w:rsid w:val="00691676"/>
    <w:rsid w:val="00691957"/>
    <w:rsid w:val="00691CC9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59E"/>
    <w:rsid w:val="006B28F0"/>
    <w:rsid w:val="006B30DF"/>
    <w:rsid w:val="006B331B"/>
    <w:rsid w:val="006B3471"/>
    <w:rsid w:val="006B3B7A"/>
    <w:rsid w:val="006B4AB5"/>
    <w:rsid w:val="006B58D9"/>
    <w:rsid w:val="006B5ABF"/>
    <w:rsid w:val="006B5B2B"/>
    <w:rsid w:val="006B644F"/>
    <w:rsid w:val="006B657D"/>
    <w:rsid w:val="006B68F1"/>
    <w:rsid w:val="006B6EC9"/>
    <w:rsid w:val="006B7069"/>
    <w:rsid w:val="006B71FC"/>
    <w:rsid w:val="006B7956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587"/>
    <w:rsid w:val="006C3777"/>
    <w:rsid w:val="006C4718"/>
    <w:rsid w:val="006C4E20"/>
    <w:rsid w:val="006C4EA5"/>
    <w:rsid w:val="006C527C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2CD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595D"/>
    <w:rsid w:val="006D6C66"/>
    <w:rsid w:val="006D7D78"/>
    <w:rsid w:val="006E007C"/>
    <w:rsid w:val="006E018B"/>
    <w:rsid w:val="006E1F6B"/>
    <w:rsid w:val="006E22DA"/>
    <w:rsid w:val="006E2453"/>
    <w:rsid w:val="006E275F"/>
    <w:rsid w:val="006E2F0A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8FD"/>
    <w:rsid w:val="006F1FA8"/>
    <w:rsid w:val="006F2216"/>
    <w:rsid w:val="006F34CE"/>
    <w:rsid w:val="006F387C"/>
    <w:rsid w:val="006F3C5F"/>
    <w:rsid w:val="006F3E79"/>
    <w:rsid w:val="006F5472"/>
    <w:rsid w:val="006F570C"/>
    <w:rsid w:val="006F59E4"/>
    <w:rsid w:val="006F6809"/>
    <w:rsid w:val="006F694C"/>
    <w:rsid w:val="006F6D20"/>
    <w:rsid w:val="006F73B1"/>
    <w:rsid w:val="007002E2"/>
    <w:rsid w:val="00700404"/>
    <w:rsid w:val="00700671"/>
    <w:rsid w:val="00700A1E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0747F"/>
    <w:rsid w:val="00710505"/>
    <w:rsid w:val="007107F2"/>
    <w:rsid w:val="00710C79"/>
    <w:rsid w:val="007112E5"/>
    <w:rsid w:val="0071157C"/>
    <w:rsid w:val="007117D5"/>
    <w:rsid w:val="00711871"/>
    <w:rsid w:val="007121C9"/>
    <w:rsid w:val="00712367"/>
    <w:rsid w:val="00712622"/>
    <w:rsid w:val="007127B2"/>
    <w:rsid w:val="007128D9"/>
    <w:rsid w:val="00712F5E"/>
    <w:rsid w:val="007130D7"/>
    <w:rsid w:val="00715AE0"/>
    <w:rsid w:val="007162D0"/>
    <w:rsid w:val="007165B5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648"/>
    <w:rsid w:val="00724EAB"/>
    <w:rsid w:val="007259C2"/>
    <w:rsid w:val="00726465"/>
    <w:rsid w:val="00726A23"/>
    <w:rsid w:val="0072719C"/>
    <w:rsid w:val="00727399"/>
    <w:rsid w:val="007275CF"/>
    <w:rsid w:val="007304FF"/>
    <w:rsid w:val="00730B98"/>
    <w:rsid w:val="00730E62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4411"/>
    <w:rsid w:val="00734F75"/>
    <w:rsid w:val="0073516D"/>
    <w:rsid w:val="007353A3"/>
    <w:rsid w:val="00735C95"/>
    <w:rsid w:val="007366C7"/>
    <w:rsid w:val="00736B55"/>
    <w:rsid w:val="00736F7A"/>
    <w:rsid w:val="00737B89"/>
    <w:rsid w:val="0074034B"/>
    <w:rsid w:val="0074103B"/>
    <w:rsid w:val="007412A1"/>
    <w:rsid w:val="0074136C"/>
    <w:rsid w:val="00741DFB"/>
    <w:rsid w:val="00741FEC"/>
    <w:rsid w:val="0074213A"/>
    <w:rsid w:val="00742B8C"/>
    <w:rsid w:val="0074311C"/>
    <w:rsid w:val="00743D5F"/>
    <w:rsid w:val="00743E08"/>
    <w:rsid w:val="00743FD7"/>
    <w:rsid w:val="007446C5"/>
    <w:rsid w:val="007448A2"/>
    <w:rsid w:val="007454CD"/>
    <w:rsid w:val="00746300"/>
    <w:rsid w:val="00746485"/>
    <w:rsid w:val="007467A5"/>
    <w:rsid w:val="0074776E"/>
    <w:rsid w:val="0075091F"/>
    <w:rsid w:val="00751275"/>
    <w:rsid w:val="00751560"/>
    <w:rsid w:val="00751760"/>
    <w:rsid w:val="00751FF9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3ECB"/>
    <w:rsid w:val="00764000"/>
    <w:rsid w:val="00764CDF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214"/>
    <w:rsid w:val="0077146C"/>
    <w:rsid w:val="00771F9B"/>
    <w:rsid w:val="007725BE"/>
    <w:rsid w:val="00772936"/>
    <w:rsid w:val="00772A39"/>
    <w:rsid w:val="00773AED"/>
    <w:rsid w:val="00773D91"/>
    <w:rsid w:val="00773F82"/>
    <w:rsid w:val="00774207"/>
    <w:rsid w:val="00774314"/>
    <w:rsid w:val="007743A7"/>
    <w:rsid w:val="00774827"/>
    <w:rsid w:val="00774E70"/>
    <w:rsid w:val="00774F22"/>
    <w:rsid w:val="00774FB4"/>
    <w:rsid w:val="007759B7"/>
    <w:rsid w:val="00777286"/>
    <w:rsid w:val="00777CE2"/>
    <w:rsid w:val="00781228"/>
    <w:rsid w:val="00781D61"/>
    <w:rsid w:val="007820FA"/>
    <w:rsid w:val="00782719"/>
    <w:rsid w:val="00782C0F"/>
    <w:rsid w:val="00783765"/>
    <w:rsid w:val="007846D2"/>
    <w:rsid w:val="007848A3"/>
    <w:rsid w:val="00784ADB"/>
    <w:rsid w:val="00784B81"/>
    <w:rsid w:val="0078527B"/>
    <w:rsid w:val="007854B3"/>
    <w:rsid w:val="007856B2"/>
    <w:rsid w:val="007861CA"/>
    <w:rsid w:val="00786A4A"/>
    <w:rsid w:val="0079051A"/>
    <w:rsid w:val="00791167"/>
    <w:rsid w:val="00792739"/>
    <w:rsid w:val="007932E2"/>
    <w:rsid w:val="00793E46"/>
    <w:rsid w:val="00793FDD"/>
    <w:rsid w:val="0079491E"/>
    <w:rsid w:val="00794C46"/>
    <w:rsid w:val="00794DCB"/>
    <w:rsid w:val="0079603C"/>
    <w:rsid w:val="00796779"/>
    <w:rsid w:val="007969E1"/>
    <w:rsid w:val="00797706"/>
    <w:rsid w:val="007977F1"/>
    <w:rsid w:val="00797AA9"/>
    <w:rsid w:val="007A0062"/>
    <w:rsid w:val="007A17B8"/>
    <w:rsid w:val="007A20C1"/>
    <w:rsid w:val="007A2946"/>
    <w:rsid w:val="007A2CA9"/>
    <w:rsid w:val="007A2F2D"/>
    <w:rsid w:val="007A3C37"/>
    <w:rsid w:val="007A4287"/>
    <w:rsid w:val="007A42AA"/>
    <w:rsid w:val="007A4F95"/>
    <w:rsid w:val="007A5093"/>
    <w:rsid w:val="007A5FC0"/>
    <w:rsid w:val="007A6497"/>
    <w:rsid w:val="007A667D"/>
    <w:rsid w:val="007A66A0"/>
    <w:rsid w:val="007A6AB6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613C"/>
    <w:rsid w:val="007B62EE"/>
    <w:rsid w:val="007B694C"/>
    <w:rsid w:val="007B6D79"/>
    <w:rsid w:val="007B70B1"/>
    <w:rsid w:val="007B7152"/>
    <w:rsid w:val="007B7B00"/>
    <w:rsid w:val="007B7D94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82"/>
    <w:rsid w:val="007C459F"/>
    <w:rsid w:val="007C59E2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26D"/>
    <w:rsid w:val="007D365E"/>
    <w:rsid w:val="007D3836"/>
    <w:rsid w:val="007D5992"/>
    <w:rsid w:val="007D59ED"/>
    <w:rsid w:val="007D65DC"/>
    <w:rsid w:val="007D6A7A"/>
    <w:rsid w:val="007D6B4F"/>
    <w:rsid w:val="007D6E07"/>
    <w:rsid w:val="007D6FBF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E89"/>
    <w:rsid w:val="007E6FEE"/>
    <w:rsid w:val="007E7D66"/>
    <w:rsid w:val="007F0306"/>
    <w:rsid w:val="007F0A26"/>
    <w:rsid w:val="007F0DA8"/>
    <w:rsid w:val="007F1820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22"/>
    <w:rsid w:val="007F6DDE"/>
    <w:rsid w:val="007F71CD"/>
    <w:rsid w:val="007F7D36"/>
    <w:rsid w:val="007F7F72"/>
    <w:rsid w:val="00800789"/>
    <w:rsid w:val="00800E01"/>
    <w:rsid w:val="008016DA"/>
    <w:rsid w:val="0080209B"/>
    <w:rsid w:val="008022F6"/>
    <w:rsid w:val="0080268B"/>
    <w:rsid w:val="00802891"/>
    <w:rsid w:val="00802E92"/>
    <w:rsid w:val="0080374E"/>
    <w:rsid w:val="00803783"/>
    <w:rsid w:val="0080392D"/>
    <w:rsid w:val="00803BAC"/>
    <w:rsid w:val="00804C6F"/>
    <w:rsid w:val="00804D03"/>
    <w:rsid w:val="00804D12"/>
    <w:rsid w:val="008059A1"/>
    <w:rsid w:val="00805F1B"/>
    <w:rsid w:val="008066B8"/>
    <w:rsid w:val="00807975"/>
    <w:rsid w:val="00810456"/>
    <w:rsid w:val="00811D52"/>
    <w:rsid w:val="00811EFB"/>
    <w:rsid w:val="00813593"/>
    <w:rsid w:val="008135B4"/>
    <w:rsid w:val="008136A5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1290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662"/>
    <w:rsid w:val="008266CC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687"/>
    <w:rsid w:val="00836B80"/>
    <w:rsid w:val="00836C61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01C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CA8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771D9"/>
    <w:rsid w:val="00880030"/>
    <w:rsid w:val="008802AE"/>
    <w:rsid w:val="00882477"/>
    <w:rsid w:val="0088263E"/>
    <w:rsid w:val="0088352B"/>
    <w:rsid w:val="00883629"/>
    <w:rsid w:val="00883761"/>
    <w:rsid w:val="0088457B"/>
    <w:rsid w:val="00884D5B"/>
    <w:rsid w:val="008858F9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086"/>
    <w:rsid w:val="008936F8"/>
    <w:rsid w:val="0089372C"/>
    <w:rsid w:val="0089391A"/>
    <w:rsid w:val="00893E8C"/>
    <w:rsid w:val="008943F0"/>
    <w:rsid w:val="00894CCF"/>
    <w:rsid w:val="00894EEB"/>
    <w:rsid w:val="00894F90"/>
    <w:rsid w:val="008953D6"/>
    <w:rsid w:val="00895440"/>
    <w:rsid w:val="0089558A"/>
    <w:rsid w:val="00896150"/>
    <w:rsid w:val="00896312"/>
    <w:rsid w:val="00896928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2E8"/>
    <w:rsid w:val="008A26BB"/>
    <w:rsid w:val="008A2FEE"/>
    <w:rsid w:val="008A3416"/>
    <w:rsid w:val="008A3542"/>
    <w:rsid w:val="008A395E"/>
    <w:rsid w:val="008A3D65"/>
    <w:rsid w:val="008A4632"/>
    <w:rsid w:val="008A477A"/>
    <w:rsid w:val="008A4C96"/>
    <w:rsid w:val="008A55FB"/>
    <w:rsid w:val="008A560F"/>
    <w:rsid w:val="008A5BAB"/>
    <w:rsid w:val="008A6385"/>
    <w:rsid w:val="008A66DE"/>
    <w:rsid w:val="008A67F1"/>
    <w:rsid w:val="008A6B6A"/>
    <w:rsid w:val="008A724F"/>
    <w:rsid w:val="008A7358"/>
    <w:rsid w:val="008A7EDE"/>
    <w:rsid w:val="008B00AF"/>
    <w:rsid w:val="008B045A"/>
    <w:rsid w:val="008B280E"/>
    <w:rsid w:val="008B2E02"/>
    <w:rsid w:val="008B3245"/>
    <w:rsid w:val="008B3B96"/>
    <w:rsid w:val="008B4119"/>
    <w:rsid w:val="008B435C"/>
    <w:rsid w:val="008B4E67"/>
    <w:rsid w:val="008B525B"/>
    <w:rsid w:val="008B5686"/>
    <w:rsid w:val="008B5EAF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C7C0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9CC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4538"/>
    <w:rsid w:val="008E4739"/>
    <w:rsid w:val="008E54AD"/>
    <w:rsid w:val="008E5A75"/>
    <w:rsid w:val="008E5CF3"/>
    <w:rsid w:val="008E622D"/>
    <w:rsid w:val="008E6FA7"/>
    <w:rsid w:val="008E7366"/>
    <w:rsid w:val="008E7580"/>
    <w:rsid w:val="008E7928"/>
    <w:rsid w:val="008E7C01"/>
    <w:rsid w:val="008E7E80"/>
    <w:rsid w:val="008F0200"/>
    <w:rsid w:val="008F1FCD"/>
    <w:rsid w:val="008F259E"/>
    <w:rsid w:val="008F2AC5"/>
    <w:rsid w:val="008F3109"/>
    <w:rsid w:val="008F3946"/>
    <w:rsid w:val="008F3DAF"/>
    <w:rsid w:val="008F43CC"/>
    <w:rsid w:val="008F4939"/>
    <w:rsid w:val="008F4D05"/>
    <w:rsid w:val="008F515D"/>
    <w:rsid w:val="008F51DF"/>
    <w:rsid w:val="008F5577"/>
    <w:rsid w:val="008F582C"/>
    <w:rsid w:val="008F5CC1"/>
    <w:rsid w:val="008F5E1F"/>
    <w:rsid w:val="008F6816"/>
    <w:rsid w:val="008F747A"/>
    <w:rsid w:val="008F7813"/>
    <w:rsid w:val="00900471"/>
    <w:rsid w:val="0090072A"/>
    <w:rsid w:val="009008BA"/>
    <w:rsid w:val="00900C64"/>
    <w:rsid w:val="00900CC3"/>
    <w:rsid w:val="00901511"/>
    <w:rsid w:val="009017AE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46DD"/>
    <w:rsid w:val="0090554A"/>
    <w:rsid w:val="00905DFE"/>
    <w:rsid w:val="00905E30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9C"/>
    <w:rsid w:val="00922DA3"/>
    <w:rsid w:val="00923008"/>
    <w:rsid w:val="00923018"/>
    <w:rsid w:val="00923103"/>
    <w:rsid w:val="00923764"/>
    <w:rsid w:val="009238F3"/>
    <w:rsid w:val="009239C9"/>
    <w:rsid w:val="00924053"/>
    <w:rsid w:val="00924AC5"/>
    <w:rsid w:val="00924B4F"/>
    <w:rsid w:val="00924CC3"/>
    <w:rsid w:val="00925188"/>
    <w:rsid w:val="00925975"/>
    <w:rsid w:val="0092681F"/>
    <w:rsid w:val="009269F2"/>
    <w:rsid w:val="00926C16"/>
    <w:rsid w:val="0092712A"/>
    <w:rsid w:val="00927183"/>
    <w:rsid w:val="009279A3"/>
    <w:rsid w:val="009300D3"/>
    <w:rsid w:val="009300EF"/>
    <w:rsid w:val="00930134"/>
    <w:rsid w:val="009308A2"/>
    <w:rsid w:val="00930957"/>
    <w:rsid w:val="0093100E"/>
    <w:rsid w:val="00932A3B"/>
    <w:rsid w:val="00932DDB"/>
    <w:rsid w:val="00934212"/>
    <w:rsid w:val="00934469"/>
    <w:rsid w:val="00934615"/>
    <w:rsid w:val="0093495C"/>
    <w:rsid w:val="00935228"/>
    <w:rsid w:val="00935826"/>
    <w:rsid w:val="009370EC"/>
    <w:rsid w:val="009373D6"/>
    <w:rsid w:val="00937E66"/>
    <w:rsid w:val="00937EE3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6E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4B9"/>
    <w:rsid w:val="009677B2"/>
    <w:rsid w:val="009677F3"/>
    <w:rsid w:val="00967FBB"/>
    <w:rsid w:val="00970086"/>
    <w:rsid w:val="00970462"/>
    <w:rsid w:val="00970E22"/>
    <w:rsid w:val="00970EB2"/>
    <w:rsid w:val="00971381"/>
    <w:rsid w:val="00971586"/>
    <w:rsid w:val="009719B5"/>
    <w:rsid w:val="00971A32"/>
    <w:rsid w:val="009720A9"/>
    <w:rsid w:val="009720BF"/>
    <w:rsid w:val="00972D39"/>
    <w:rsid w:val="009735C3"/>
    <w:rsid w:val="009737F5"/>
    <w:rsid w:val="00973937"/>
    <w:rsid w:val="00973D93"/>
    <w:rsid w:val="009740BA"/>
    <w:rsid w:val="009743A3"/>
    <w:rsid w:val="009752FD"/>
    <w:rsid w:val="00975484"/>
    <w:rsid w:val="00976147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0BB3"/>
    <w:rsid w:val="00980DDD"/>
    <w:rsid w:val="0098142D"/>
    <w:rsid w:val="00981576"/>
    <w:rsid w:val="00981A2A"/>
    <w:rsid w:val="00981BC3"/>
    <w:rsid w:val="00982B92"/>
    <w:rsid w:val="00982E60"/>
    <w:rsid w:val="00982EC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3A2C"/>
    <w:rsid w:val="009A43B3"/>
    <w:rsid w:val="009A49DE"/>
    <w:rsid w:val="009A4D4B"/>
    <w:rsid w:val="009A4E07"/>
    <w:rsid w:val="009A4F89"/>
    <w:rsid w:val="009A510D"/>
    <w:rsid w:val="009A51AC"/>
    <w:rsid w:val="009A59CE"/>
    <w:rsid w:val="009A600B"/>
    <w:rsid w:val="009A6C1B"/>
    <w:rsid w:val="009A7205"/>
    <w:rsid w:val="009A73F1"/>
    <w:rsid w:val="009B013E"/>
    <w:rsid w:val="009B03CA"/>
    <w:rsid w:val="009B0DBA"/>
    <w:rsid w:val="009B1388"/>
    <w:rsid w:val="009B1CFA"/>
    <w:rsid w:val="009B201D"/>
    <w:rsid w:val="009B23CB"/>
    <w:rsid w:val="009B2787"/>
    <w:rsid w:val="009B27AA"/>
    <w:rsid w:val="009B2BAD"/>
    <w:rsid w:val="009B32CF"/>
    <w:rsid w:val="009B344C"/>
    <w:rsid w:val="009B36E6"/>
    <w:rsid w:val="009B3E6A"/>
    <w:rsid w:val="009B3EBF"/>
    <w:rsid w:val="009B3F65"/>
    <w:rsid w:val="009B48D7"/>
    <w:rsid w:val="009B4AC7"/>
    <w:rsid w:val="009B5258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5CE0"/>
    <w:rsid w:val="009C61F7"/>
    <w:rsid w:val="009C6F83"/>
    <w:rsid w:val="009C7074"/>
    <w:rsid w:val="009C70FA"/>
    <w:rsid w:val="009C739A"/>
    <w:rsid w:val="009C7DF2"/>
    <w:rsid w:val="009D0181"/>
    <w:rsid w:val="009D01DB"/>
    <w:rsid w:val="009D0EF7"/>
    <w:rsid w:val="009D1319"/>
    <w:rsid w:val="009D2048"/>
    <w:rsid w:val="009D2303"/>
    <w:rsid w:val="009D2BC8"/>
    <w:rsid w:val="009D2C12"/>
    <w:rsid w:val="009D4494"/>
    <w:rsid w:val="009D481F"/>
    <w:rsid w:val="009D5163"/>
    <w:rsid w:val="009D52EE"/>
    <w:rsid w:val="009D5B30"/>
    <w:rsid w:val="009D5D3B"/>
    <w:rsid w:val="009D5EDD"/>
    <w:rsid w:val="009D6D92"/>
    <w:rsid w:val="009D7203"/>
    <w:rsid w:val="009D79C4"/>
    <w:rsid w:val="009D79E0"/>
    <w:rsid w:val="009E0487"/>
    <w:rsid w:val="009E1D61"/>
    <w:rsid w:val="009E2541"/>
    <w:rsid w:val="009E2734"/>
    <w:rsid w:val="009E28A2"/>
    <w:rsid w:val="009E29BD"/>
    <w:rsid w:val="009E2A6E"/>
    <w:rsid w:val="009E30F5"/>
    <w:rsid w:val="009E56AC"/>
    <w:rsid w:val="009E63A7"/>
    <w:rsid w:val="009E6864"/>
    <w:rsid w:val="009E74F5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C4A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09C9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9FC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07910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0DAE"/>
    <w:rsid w:val="00A219CD"/>
    <w:rsid w:val="00A21CC1"/>
    <w:rsid w:val="00A246C4"/>
    <w:rsid w:val="00A2491E"/>
    <w:rsid w:val="00A24E61"/>
    <w:rsid w:val="00A24F7D"/>
    <w:rsid w:val="00A25F65"/>
    <w:rsid w:val="00A269FE"/>
    <w:rsid w:val="00A26A80"/>
    <w:rsid w:val="00A2720E"/>
    <w:rsid w:val="00A27399"/>
    <w:rsid w:val="00A27808"/>
    <w:rsid w:val="00A27D87"/>
    <w:rsid w:val="00A3016C"/>
    <w:rsid w:val="00A309EF"/>
    <w:rsid w:val="00A31630"/>
    <w:rsid w:val="00A3199F"/>
    <w:rsid w:val="00A324B9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DA5"/>
    <w:rsid w:val="00A37E8C"/>
    <w:rsid w:val="00A410D0"/>
    <w:rsid w:val="00A425AF"/>
    <w:rsid w:val="00A428BB"/>
    <w:rsid w:val="00A42A3F"/>
    <w:rsid w:val="00A42B89"/>
    <w:rsid w:val="00A42FE2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36B"/>
    <w:rsid w:val="00A51700"/>
    <w:rsid w:val="00A51DC9"/>
    <w:rsid w:val="00A51EE1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6E1"/>
    <w:rsid w:val="00A558FA"/>
    <w:rsid w:val="00A56D4C"/>
    <w:rsid w:val="00A5787C"/>
    <w:rsid w:val="00A57E21"/>
    <w:rsid w:val="00A57EBA"/>
    <w:rsid w:val="00A607D5"/>
    <w:rsid w:val="00A60AE6"/>
    <w:rsid w:val="00A6128B"/>
    <w:rsid w:val="00A61337"/>
    <w:rsid w:val="00A61ADF"/>
    <w:rsid w:val="00A6232A"/>
    <w:rsid w:val="00A62619"/>
    <w:rsid w:val="00A62BF2"/>
    <w:rsid w:val="00A63A10"/>
    <w:rsid w:val="00A63CD2"/>
    <w:rsid w:val="00A63FCF"/>
    <w:rsid w:val="00A646AD"/>
    <w:rsid w:val="00A64ABA"/>
    <w:rsid w:val="00A64C35"/>
    <w:rsid w:val="00A64F59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A1F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095"/>
    <w:rsid w:val="00A76179"/>
    <w:rsid w:val="00A76A13"/>
    <w:rsid w:val="00A76B07"/>
    <w:rsid w:val="00A77986"/>
    <w:rsid w:val="00A779C7"/>
    <w:rsid w:val="00A77B1B"/>
    <w:rsid w:val="00A77C38"/>
    <w:rsid w:val="00A8022C"/>
    <w:rsid w:val="00A8062C"/>
    <w:rsid w:val="00A80939"/>
    <w:rsid w:val="00A80EA3"/>
    <w:rsid w:val="00A817D0"/>
    <w:rsid w:val="00A81A73"/>
    <w:rsid w:val="00A82AB9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5CF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3D71"/>
    <w:rsid w:val="00A946AF"/>
    <w:rsid w:val="00A94C5A"/>
    <w:rsid w:val="00A94F4B"/>
    <w:rsid w:val="00A954E9"/>
    <w:rsid w:val="00A9592F"/>
    <w:rsid w:val="00A95C51"/>
    <w:rsid w:val="00A9686B"/>
    <w:rsid w:val="00A96FE6"/>
    <w:rsid w:val="00A97414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8"/>
    <w:rsid w:val="00AA476A"/>
    <w:rsid w:val="00AA61BB"/>
    <w:rsid w:val="00AA6966"/>
    <w:rsid w:val="00AA7965"/>
    <w:rsid w:val="00AA7E70"/>
    <w:rsid w:val="00AB0E4B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5350"/>
    <w:rsid w:val="00AC621D"/>
    <w:rsid w:val="00AC697A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11D"/>
    <w:rsid w:val="00AD1909"/>
    <w:rsid w:val="00AD1AC8"/>
    <w:rsid w:val="00AD2982"/>
    <w:rsid w:val="00AD299F"/>
    <w:rsid w:val="00AD3D24"/>
    <w:rsid w:val="00AD3D46"/>
    <w:rsid w:val="00AD3E0E"/>
    <w:rsid w:val="00AD3FEA"/>
    <w:rsid w:val="00AD44B5"/>
    <w:rsid w:val="00AD45E2"/>
    <w:rsid w:val="00AD4D53"/>
    <w:rsid w:val="00AD5135"/>
    <w:rsid w:val="00AD543D"/>
    <w:rsid w:val="00AD594A"/>
    <w:rsid w:val="00AD59A0"/>
    <w:rsid w:val="00AD5F93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B0D"/>
    <w:rsid w:val="00AE3C9D"/>
    <w:rsid w:val="00AE41A2"/>
    <w:rsid w:val="00AE5068"/>
    <w:rsid w:val="00AE5C0B"/>
    <w:rsid w:val="00AE65EC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3D2F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6EF4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276"/>
    <w:rsid w:val="00B17B19"/>
    <w:rsid w:val="00B209A4"/>
    <w:rsid w:val="00B20E65"/>
    <w:rsid w:val="00B21AAE"/>
    <w:rsid w:val="00B21DF7"/>
    <w:rsid w:val="00B22318"/>
    <w:rsid w:val="00B228D3"/>
    <w:rsid w:val="00B233F5"/>
    <w:rsid w:val="00B23782"/>
    <w:rsid w:val="00B2396F"/>
    <w:rsid w:val="00B23CA1"/>
    <w:rsid w:val="00B23F64"/>
    <w:rsid w:val="00B241D5"/>
    <w:rsid w:val="00B246E5"/>
    <w:rsid w:val="00B249A7"/>
    <w:rsid w:val="00B25695"/>
    <w:rsid w:val="00B2587D"/>
    <w:rsid w:val="00B267BF"/>
    <w:rsid w:val="00B26970"/>
    <w:rsid w:val="00B278C4"/>
    <w:rsid w:val="00B3000C"/>
    <w:rsid w:val="00B30245"/>
    <w:rsid w:val="00B303CA"/>
    <w:rsid w:val="00B308BC"/>
    <w:rsid w:val="00B30E9A"/>
    <w:rsid w:val="00B31321"/>
    <w:rsid w:val="00B31961"/>
    <w:rsid w:val="00B3225F"/>
    <w:rsid w:val="00B32433"/>
    <w:rsid w:val="00B328D7"/>
    <w:rsid w:val="00B333AB"/>
    <w:rsid w:val="00B340C5"/>
    <w:rsid w:val="00B342C2"/>
    <w:rsid w:val="00B3533A"/>
    <w:rsid w:val="00B3567D"/>
    <w:rsid w:val="00B35DA2"/>
    <w:rsid w:val="00B3625C"/>
    <w:rsid w:val="00B40A06"/>
    <w:rsid w:val="00B40AC4"/>
    <w:rsid w:val="00B41747"/>
    <w:rsid w:val="00B41E3E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338"/>
    <w:rsid w:val="00B47657"/>
    <w:rsid w:val="00B47F45"/>
    <w:rsid w:val="00B50517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2E3"/>
    <w:rsid w:val="00B613A9"/>
    <w:rsid w:val="00B61F7E"/>
    <w:rsid w:val="00B625B5"/>
    <w:rsid w:val="00B6290D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0506"/>
    <w:rsid w:val="00B80B9B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1F6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1C3D"/>
    <w:rsid w:val="00B927C8"/>
    <w:rsid w:val="00B9290C"/>
    <w:rsid w:val="00B93AC0"/>
    <w:rsid w:val="00B93F7D"/>
    <w:rsid w:val="00B94292"/>
    <w:rsid w:val="00B94637"/>
    <w:rsid w:val="00B9469E"/>
    <w:rsid w:val="00B94C9D"/>
    <w:rsid w:val="00B9542C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3311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6A6"/>
    <w:rsid w:val="00BB5731"/>
    <w:rsid w:val="00BB586F"/>
    <w:rsid w:val="00BB58A6"/>
    <w:rsid w:val="00BB5C8D"/>
    <w:rsid w:val="00BB658B"/>
    <w:rsid w:val="00BB67CC"/>
    <w:rsid w:val="00BB6B09"/>
    <w:rsid w:val="00BB6C29"/>
    <w:rsid w:val="00BB6F47"/>
    <w:rsid w:val="00BB72E7"/>
    <w:rsid w:val="00BB7445"/>
    <w:rsid w:val="00BC166F"/>
    <w:rsid w:val="00BC1714"/>
    <w:rsid w:val="00BC172E"/>
    <w:rsid w:val="00BC1A25"/>
    <w:rsid w:val="00BC2EE3"/>
    <w:rsid w:val="00BC31DE"/>
    <w:rsid w:val="00BC3516"/>
    <w:rsid w:val="00BC3523"/>
    <w:rsid w:val="00BC419D"/>
    <w:rsid w:val="00BC509C"/>
    <w:rsid w:val="00BC5544"/>
    <w:rsid w:val="00BC5C0D"/>
    <w:rsid w:val="00BC5E0D"/>
    <w:rsid w:val="00BC612A"/>
    <w:rsid w:val="00BC6243"/>
    <w:rsid w:val="00BC6567"/>
    <w:rsid w:val="00BC657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4C5C"/>
    <w:rsid w:val="00BD5CE5"/>
    <w:rsid w:val="00BD5D94"/>
    <w:rsid w:val="00BD604F"/>
    <w:rsid w:val="00BD639B"/>
    <w:rsid w:val="00BD7572"/>
    <w:rsid w:val="00BD782F"/>
    <w:rsid w:val="00BD78F0"/>
    <w:rsid w:val="00BD799A"/>
    <w:rsid w:val="00BD7E61"/>
    <w:rsid w:val="00BE00EE"/>
    <w:rsid w:val="00BE0119"/>
    <w:rsid w:val="00BE0B9B"/>
    <w:rsid w:val="00BE17E5"/>
    <w:rsid w:val="00BE2298"/>
    <w:rsid w:val="00BE2320"/>
    <w:rsid w:val="00BE2A08"/>
    <w:rsid w:val="00BE4BC9"/>
    <w:rsid w:val="00BE611F"/>
    <w:rsid w:val="00BE685E"/>
    <w:rsid w:val="00BE7223"/>
    <w:rsid w:val="00BE7361"/>
    <w:rsid w:val="00BE76F1"/>
    <w:rsid w:val="00BE7912"/>
    <w:rsid w:val="00BE7ECD"/>
    <w:rsid w:val="00BF0551"/>
    <w:rsid w:val="00BF0A9E"/>
    <w:rsid w:val="00BF0AE9"/>
    <w:rsid w:val="00BF0EDA"/>
    <w:rsid w:val="00BF17AA"/>
    <w:rsid w:val="00BF2015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775"/>
    <w:rsid w:val="00C06E3A"/>
    <w:rsid w:val="00C07AA3"/>
    <w:rsid w:val="00C10067"/>
    <w:rsid w:val="00C11434"/>
    <w:rsid w:val="00C115C4"/>
    <w:rsid w:val="00C11670"/>
    <w:rsid w:val="00C1247E"/>
    <w:rsid w:val="00C129C6"/>
    <w:rsid w:val="00C12A0C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0DC9"/>
    <w:rsid w:val="00C2100A"/>
    <w:rsid w:val="00C215BD"/>
    <w:rsid w:val="00C2180B"/>
    <w:rsid w:val="00C21FC7"/>
    <w:rsid w:val="00C222FF"/>
    <w:rsid w:val="00C2271C"/>
    <w:rsid w:val="00C22C24"/>
    <w:rsid w:val="00C23B34"/>
    <w:rsid w:val="00C23DD6"/>
    <w:rsid w:val="00C24952"/>
    <w:rsid w:val="00C24DC1"/>
    <w:rsid w:val="00C2522B"/>
    <w:rsid w:val="00C25A16"/>
    <w:rsid w:val="00C2721F"/>
    <w:rsid w:val="00C27521"/>
    <w:rsid w:val="00C27814"/>
    <w:rsid w:val="00C278D7"/>
    <w:rsid w:val="00C3003F"/>
    <w:rsid w:val="00C300E3"/>
    <w:rsid w:val="00C30C99"/>
    <w:rsid w:val="00C31387"/>
    <w:rsid w:val="00C316C9"/>
    <w:rsid w:val="00C31760"/>
    <w:rsid w:val="00C31A34"/>
    <w:rsid w:val="00C31B69"/>
    <w:rsid w:val="00C31C2C"/>
    <w:rsid w:val="00C3273D"/>
    <w:rsid w:val="00C33E4C"/>
    <w:rsid w:val="00C34446"/>
    <w:rsid w:val="00C35A23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6AC"/>
    <w:rsid w:val="00C41F79"/>
    <w:rsid w:val="00C429FB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C7E"/>
    <w:rsid w:val="00C57F48"/>
    <w:rsid w:val="00C608E5"/>
    <w:rsid w:val="00C6134D"/>
    <w:rsid w:val="00C6152A"/>
    <w:rsid w:val="00C6164C"/>
    <w:rsid w:val="00C617CE"/>
    <w:rsid w:val="00C61D0C"/>
    <w:rsid w:val="00C61EF1"/>
    <w:rsid w:val="00C620C5"/>
    <w:rsid w:val="00C6229E"/>
    <w:rsid w:val="00C624E9"/>
    <w:rsid w:val="00C627CF"/>
    <w:rsid w:val="00C62DCC"/>
    <w:rsid w:val="00C6352F"/>
    <w:rsid w:val="00C63DC3"/>
    <w:rsid w:val="00C63FED"/>
    <w:rsid w:val="00C65336"/>
    <w:rsid w:val="00C65408"/>
    <w:rsid w:val="00C65A74"/>
    <w:rsid w:val="00C65D54"/>
    <w:rsid w:val="00C65D8C"/>
    <w:rsid w:val="00C66422"/>
    <w:rsid w:val="00C6688B"/>
    <w:rsid w:val="00C66902"/>
    <w:rsid w:val="00C669C6"/>
    <w:rsid w:val="00C67149"/>
    <w:rsid w:val="00C671DC"/>
    <w:rsid w:val="00C6755D"/>
    <w:rsid w:val="00C67A0E"/>
    <w:rsid w:val="00C67A9A"/>
    <w:rsid w:val="00C70276"/>
    <w:rsid w:val="00C70633"/>
    <w:rsid w:val="00C70F62"/>
    <w:rsid w:val="00C71452"/>
    <w:rsid w:val="00C7206A"/>
    <w:rsid w:val="00C72095"/>
    <w:rsid w:val="00C7332F"/>
    <w:rsid w:val="00C734E5"/>
    <w:rsid w:val="00C736BD"/>
    <w:rsid w:val="00C7413D"/>
    <w:rsid w:val="00C74517"/>
    <w:rsid w:val="00C745B5"/>
    <w:rsid w:val="00C762D9"/>
    <w:rsid w:val="00C763C4"/>
    <w:rsid w:val="00C76454"/>
    <w:rsid w:val="00C76C9F"/>
    <w:rsid w:val="00C80144"/>
    <w:rsid w:val="00C8032F"/>
    <w:rsid w:val="00C81023"/>
    <w:rsid w:val="00C81336"/>
    <w:rsid w:val="00C81889"/>
    <w:rsid w:val="00C819F9"/>
    <w:rsid w:val="00C81D06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3CA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29B7"/>
    <w:rsid w:val="00CA3B30"/>
    <w:rsid w:val="00CA3D19"/>
    <w:rsid w:val="00CA403C"/>
    <w:rsid w:val="00CA4619"/>
    <w:rsid w:val="00CA4690"/>
    <w:rsid w:val="00CA5028"/>
    <w:rsid w:val="00CA6623"/>
    <w:rsid w:val="00CA755E"/>
    <w:rsid w:val="00CA79B2"/>
    <w:rsid w:val="00CB0372"/>
    <w:rsid w:val="00CB08C1"/>
    <w:rsid w:val="00CB0B93"/>
    <w:rsid w:val="00CB0F16"/>
    <w:rsid w:val="00CB0F4D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492"/>
    <w:rsid w:val="00CB4834"/>
    <w:rsid w:val="00CB563E"/>
    <w:rsid w:val="00CB5C60"/>
    <w:rsid w:val="00CB6031"/>
    <w:rsid w:val="00CB68A8"/>
    <w:rsid w:val="00CB6926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1FB5"/>
    <w:rsid w:val="00CC2193"/>
    <w:rsid w:val="00CC2266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86C"/>
    <w:rsid w:val="00CC7966"/>
    <w:rsid w:val="00CD0455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5D29"/>
    <w:rsid w:val="00CD6645"/>
    <w:rsid w:val="00CD682F"/>
    <w:rsid w:val="00CD6B81"/>
    <w:rsid w:val="00CD6D76"/>
    <w:rsid w:val="00CD751E"/>
    <w:rsid w:val="00CD79DE"/>
    <w:rsid w:val="00CE1697"/>
    <w:rsid w:val="00CE1D5C"/>
    <w:rsid w:val="00CE2917"/>
    <w:rsid w:val="00CE2A2B"/>
    <w:rsid w:val="00CE2B71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070"/>
    <w:rsid w:val="00CF0274"/>
    <w:rsid w:val="00CF02B5"/>
    <w:rsid w:val="00CF061E"/>
    <w:rsid w:val="00CF09AC"/>
    <w:rsid w:val="00CF0EE3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8EA"/>
    <w:rsid w:val="00CF4F27"/>
    <w:rsid w:val="00CF50BE"/>
    <w:rsid w:val="00CF537C"/>
    <w:rsid w:val="00CF6F99"/>
    <w:rsid w:val="00CF770B"/>
    <w:rsid w:val="00CF7D09"/>
    <w:rsid w:val="00D001C6"/>
    <w:rsid w:val="00D00F1E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04E6"/>
    <w:rsid w:val="00D11639"/>
    <w:rsid w:val="00D11A2D"/>
    <w:rsid w:val="00D11ADF"/>
    <w:rsid w:val="00D11AFD"/>
    <w:rsid w:val="00D12042"/>
    <w:rsid w:val="00D124E3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0FC0"/>
    <w:rsid w:val="00D2131D"/>
    <w:rsid w:val="00D21343"/>
    <w:rsid w:val="00D214D4"/>
    <w:rsid w:val="00D2274A"/>
    <w:rsid w:val="00D2278C"/>
    <w:rsid w:val="00D228BB"/>
    <w:rsid w:val="00D22CDA"/>
    <w:rsid w:val="00D236AD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1A73"/>
    <w:rsid w:val="00D32D11"/>
    <w:rsid w:val="00D32EA0"/>
    <w:rsid w:val="00D33365"/>
    <w:rsid w:val="00D3377E"/>
    <w:rsid w:val="00D33EDE"/>
    <w:rsid w:val="00D343AF"/>
    <w:rsid w:val="00D34A4A"/>
    <w:rsid w:val="00D353DD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8C6"/>
    <w:rsid w:val="00D43B97"/>
    <w:rsid w:val="00D4430F"/>
    <w:rsid w:val="00D443DE"/>
    <w:rsid w:val="00D444B9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6EA"/>
    <w:rsid w:val="00D5496F"/>
    <w:rsid w:val="00D54ABD"/>
    <w:rsid w:val="00D54FB2"/>
    <w:rsid w:val="00D55137"/>
    <w:rsid w:val="00D552F0"/>
    <w:rsid w:val="00D561F3"/>
    <w:rsid w:val="00D5647E"/>
    <w:rsid w:val="00D56703"/>
    <w:rsid w:val="00D5677E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2B26"/>
    <w:rsid w:val="00D63499"/>
    <w:rsid w:val="00D63BB6"/>
    <w:rsid w:val="00D63FF1"/>
    <w:rsid w:val="00D6408E"/>
    <w:rsid w:val="00D646C0"/>
    <w:rsid w:val="00D652F9"/>
    <w:rsid w:val="00D65D77"/>
    <w:rsid w:val="00D65F1E"/>
    <w:rsid w:val="00D66500"/>
    <w:rsid w:val="00D66EBB"/>
    <w:rsid w:val="00D67725"/>
    <w:rsid w:val="00D67E2D"/>
    <w:rsid w:val="00D7051A"/>
    <w:rsid w:val="00D70FC0"/>
    <w:rsid w:val="00D71153"/>
    <w:rsid w:val="00D71EA0"/>
    <w:rsid w:val="00D73A9B"/>
    <w:rsid w:val="00D74A27"/>
    <w:rsid w:val="00D75AF1"/>
    <w:rsid w:val="00D75E92"/>
    <w:rsid w:val="00D76AF7"/>
    <w:rsid w:val="00D76DE0"/>
    <w:rsid w:val="00D77705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26DE"/>
    <w:rsid w:val="00D83140"/>
    <w:rsid w:val="00D84C02"/>
    <w:rsid w:val="00D852D2"/>
    <w:rsid w:val="00D85541"/>
    <w:rsid w:val="00D85832"/>
    <w:rsid w:val="00D85F75"/>
    <w:rsid w:val="00D86647"/>
    <w:rsid w:val="00D866FE"/>
    <w:rsid w:val="00D86D5C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1AB4"/>
    <w:rsid w:val="00D92470"/>
    <w:rsid w:val="00D92B84"/>
    <w:rsid w:val="00D93642"/>
    <w:rsid w:val="00D9380A"/>
    <w:rsid w:val="00D93A3A"/>
    <w:rsid w:val="00D93DA4"/>
    <w:rsid w:val="00D9470B"/>
    <w:rsid w:val="00D950F5"/>
    <w:rsid w:val="00D95144"/>
    <w:rsid w:val="00D953EB"/>
    <w:rsid w:val="00D95DF7"/>
    <w:rsid w:val="00D96DB9"/>
    <w:rsid w:val="00DA03A7"/>
    <w:rsid w:val="00DA0686"/>
    <w:rsid w:val="00DA0B11"/>
    <w:rsid w:val="00DA0CA6"/>
    <w:rsid w:val="00DA176C"/>
    <w:rsid w:val="00DA2183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5CF"/>
    <w:rsid w:val="00DA5944"/>
    <w:rsid w:val="00DA5B3B"/>
    <w:rsid w:val="00DA5B6D"/>
    <w:rsid w:val="00DA5CD2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2567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BB"/>
    <w:rsid w:val="00DB66D4"/>
    <w:rsid w:val="00DB6FB1"/>
    <w:rsid w:val="00DB6FB4"/>
    <w:rsid w:val="00DB7B20"/>
    <w:rsid w:val="00DC0A51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9CA"/>
    <w:rsid w:val="00DC5D97"/>
    <w:rsid w:val="00DC669B"/>
    <w:rsid w:val="00DC670C"/>
    <w:rsid w:val="00DC7C98"/>
    <w:rsid w:val="00DD0456"/>
    <w:rsid w:val="00DD0B55"/>
    <w:rsid w:val="00DD0F3C"/>
    <w:rsid w:val="00DD2715"/>
    <w:rsid w:val="00DD3004"/>
    <w:rsid w:val="00DD3097"/>
    <w:rsid w:val="00DD38FE"/>
    <w:rsid w:val="00DD3A0C"/>
    <w:rsid w:val="00DD3CAD"/>
    <w:rsid w:val="00DD45D7"/>
    <w:rsid w:val="00DD51AB"/>
    <w:rsid w:val="00DD527E"/>
    <w:rsid w:val="00DD55C3"/>
    <w:rsid w:val="00DD624C"/>
    <w:rsid w:val="00DD6625"/>
    <w:rsid w:val="00DD7FA5"/>
    <w:rsid w:val="00DE08CE"/>
    <w:rsid w:val="00DE11FA"/>
    <w:rsid w:val="00DE1910"/>
    <w:rsid w:val="00DE1F94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824"/>
    <w:rsid w:val="00DF2C40"/>
    <w:rsid w:val="00DF3479"/>
    <w:rsid w:val="00DF35EB"/>
    <w:rsid w:val="00DF3B59"/>
    <w:rsid w:val="00DF4A8C"/>
    <w:rsid w:val="00DF4FDE"/>
    <w:rsid w:val="00DF5560"/>
    <w:rsid w:val="00DF5626"/>
    <w:rsid w:val="00DF574F"/>
    <w:rsid w:val="00DF5B7F"/>
    <w:rsid w:val="00DF5D03"/>
    <w:rsid w:val="00DF6B67"/>
    <w:rsid w:val="00DF72A4"/>
    <w:rsid w:val="00E00309"/>
    <w:rsid w:val="00E007B9"/>
    <w:rsid w:val="00E008D8"/>
    <w:rsid w:val="00E00C3F"/>
    <w:rsid w:val="00E01315"/>
    <w:rsid w:val="00E014FB"/>
    <w:rsid w:val="00E01503"/>
    <w:rsid w:val="00E01FBA"/>
    <w:rsid w:val="00E024C8"/>
    <w:rsid w:val="00E04655"/>
    <w:rsid w:val="00E0471A"/>
    <w:rsid w:val="00E04E2F"/>
    <w:rsid w:val="00E05615"/>
    <w:rsid w:val="00E0585A"/>
    <w:rsid w:val="00E059EB"/>
    <w:rsid w:val="00E05B61"/>
    <w:rsid w:val="00E05DD1"/>
    <w:rsid w:val="00E060C4"/>
    <w:rsid w:val="00E06611"/>
    <w:rsid w:val="00E06839"/>
    <w:rsid w:val="00E06B10"/>
    <w:rsid w:val="00E10D1E"/>
    <w:rsid w:val="00E10D6F"/>
    <w:rsid w:val="00E10FAE"/>
    <w:rsid w:val="00E1214F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66E9"/>
    <w:rsid w:val="00E171E3"/>
    <w:rsid w:val="00E177CD"/>
    <w:rsid w:val="00E177E2"/>
    <w:rsid w:val="00E17B7E"/>
    <w:rsid w:val="00E21754"/>
    <w:rsid w:val="00E229DF"/>
    <w:rsid w:val="00E22CCA"/>
    <w:rsid w:val="00E23382"/>
    <w:rsid w:val="00E235B9"/>
    <w:rsid w:val="00E23734"/>
    <w:rsid w:val="00E23E82"/>
    <w:rsid w:val="00E242B6"/>
    <w:rsid w:val="00E243D1"/>
    <w:rsid w:val="00E24BDF"/>
    <w:rsid w:val="00E2522A"/>
    <w:rsid w:val="00E254F7"/>
    <w:rsid w:val="00E25574"/>
    <w:rsid w:val="00E2568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4EE"/>
    <w:rsid w:val="00E3161F"/>
    <w:rsid w:val="00E31CB7"/>
    <w:rsid w:val="00E323F2"/>
    <w:rsid w:val="00E32C55"/>
    <w:rsid w:val="00E335E4"/>
    <w:rsid w:val="00E33698"/>
    <w:rsid w:val="00E33B71"/>
    <w:rsid w:val="00E33E1A"/>
    <w:rsid w:val="00E357FB"/>
    <w:rsid w:val="00E35F94"/>
    <w:rsid w:val="00E363BD"/>
    <w:rsid w:val="00E3646B"/>
    <w:rsid w:val="00E368D0"/>
    <w:rsid w:val="00E36AC9"/>
    <w:rsid w:val="00E36CB5"/>
    <w:rsid w:val="00E36E21"/>
    <w:rsid w:val="00E36E30"/>
    <w:rsid w:val="00E36E79"/>
    <w:rsid w:val="00E37797"/>
    <w:rsid w:val="00E37CDC"/>
    <w:rsid w:val="00E37FFD"/>
    <w:rsid w:val="00E406D8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371"/>
    <w:rsid w:val="00E564D3"/>
    <w:rsid w:val="00E567AE"/>
    <w:rsid w:val="00E56A7C"/>
    <w:rsid w:val="00E573E2"/>
    <w:rsid w:val="00E60994"/>
    <w:rsid w:val="00E61DE5"/>
    <w:rsid w:val="00E622FB"/>
    <w:rsid w:val="00E627E5"/>
    <w:rsid w:val="00E62E37"/>
    <w:rsid w:val="00E6311A"/>
    <w:rsid w:val="00E633E0"/>
    <w:rsid w:val="00E642F4"/>
    <w:rsid w:val="00E64966"/>
    <w:rsid w:val="00E64DA1"/>
    <w:rsid w:val="00E65316"/>
    <w:rsid w:val="00E65329"/>
    <w:rsid w:val="00E6627A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52CC"/>
    <w:rsid w:val="00E76095"/>
    <w:rsid w:val="00E77688"/>
    <w:rsid w:val="00E8019B"/>
    <w:rsid w:val="00E8041D"/>
    <w:rsid w:val="00E80F7D"/>
    <w:rsid w:val="00E816FB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87FAD"/>
    <w:rsid w:val="00E9036C"/>
    <w:rsid w:val="00E912C1"/>
    <w:rsid w:val="00E91B94"/>
    <w:rsid w:val="00E91BE5"/>
    <w:rsid w:val="00E921C4"/>
    <w:rsid w:val="00E92869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58C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4372"/>
    <w:rsid w:val="00EA4AAC"/>
    <w:rsid w:val="00EA56C8"/>
    <w:rsid w:val="00EA60DB"/>
    <w:rsid w:val="00EA6A3F"/>
    <w:rsid w:val="00EA6A4E"/>
    <w:rsid w:val="00EA7504"/>
    <w:rsid w:val="00EA7685"/>
    <w:rsid w:val="00EA78B3"/>
    <w:rsid w:val="00EB084D"/>
    <w:rsid w:val="00EB1341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10B"/>
    <w:rsid w:val="00EC14E7"/>
    <w:rsid w:val="00EC26F1"/>
    <w:rsid w:val="00EC2DC7"/>
    <w:rsid w:val="00EC33EE"/>
    <w:rsid w:val="00EC3B82"/>
    <w:rsid w:val="00EC4E60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1455"/>
    <w:rsid w:val="00ED241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665"/>
    <w:rsid w:val="00ED57E7"/>
    <w:rsid w:val="00ED6A3C"/>
    <w:rsid w:val="00ED6DE2"/>
    <w:rsid w:val="00ED70A2"/>
    <w:rsid w:val="00ED7783"/>
    <w:rsid w:val="00ED7B39"/>
    <w:rsid w:val="00EE0203"/>
    <w:rsid w:val="00EE03CE"/>
    <w:rsid w:val="00EE09FA"/>
    <w:rsid w:val="00EE0A45"/>
    <w:rsid w:val="00EE0C04"/>
    <w:rsid w:val="00EE0C36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325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3159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DD"/>
    <w:rsid w:val="00F030E8"/>
    <w:rsid w:val="00F032D6"/>
    <w:rsid w:val="00F0336F"/>
    <w:rsid w:val="00F039E4"/>
    <w:rsid w:val="00F041DA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3CB"/>
    <w:rsid w:val="00F11F25"/>
    <w:rsid w:val="00F11F98"/>
    <w:rsid w:val="00F122C7"/>
    <w:rsid w:val="00F12F48"/>
    <w:rsid w:val="00F1454D"/>
    <w:rsid w:val="00F14833"/>
    <w:rsid w:val="00F149AA"/>
    <w:rsid w:val="00F14BE9"/>
    <w:rsid w:val="00F14DF4"/>
    <w:rsid w:val="00F15020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50C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4EB4"/>
    <w:rsid w:val="00F3523D"/>
    <w:rsid w:val="00F35774"/>
    <w:rsid w:val="00F358A3"/>
    <w:rsid w:val="00F362AD"/>
    <w:rsid w:val="00F3634B"/>
    <w:rsid w:val="00F371C8"/>
    <w:rsid w:val="00F37A32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03C"/>
    <w:rsid w:val="00F47191"/>
    <w:rsid w:val="00F471DB"/>
    <w:rsid w:val="00F47356"/>
    <w:rsid w:val="00F47552"/>
    <w:rsid w:val="00F47BA9"/>
    <w:rsid w:val="00F47BE2"/>
    <w:rsid w:val="00F506DF"/>
    <w:rsid w:val="00F51229"/>
    <w:rsid w:val="00F517C0"/>
    <w:rsid w:val="00F51E4D"/>
    <w:rsid w:val="00F520BB"/>
    <w:rsid w:val="00F52699"/>
    <w:rsid w:val="00F52A3A"/>
    <w:rsid w:val="00F52F3C"/>
    <w:rsid w:val="00F5333C"/>
    <w:rsid w:val="00F53B04"/>
    <w:rsid w:val="00F54243"/>
    <w:rsid w:val="00F545B2"/>
    <w:rsid w:val="00F54760"/>
    <w:rsid w:val="00F547D4"/>
    <w:rsid w:val="00F54903"/>
    <w:rsid w:val="00F55310"/>
    <w:rsid w:val="00F5567F"/>
    <w:rsid w:val="00F559F7"/>
    <w:rsid w:val="00F55BEA"/>
    <w:rsid w:val="00F5633E"/>
    <w:rsid w:val="00F56778"/>
    <w:rsid w:val="00F57077"/>
    <w:rsid w:val="00F5724F"/>
    <w:rsid w:val="00F572ED"/>
    <w:rsid w:val="00F578B9"/>
    <w:rsid w:val="00F578CF"/>
    <w:rsid w:val="00F57984"/>
    <w:rsid w:val="00F57A72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B06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66E"/>
    <w:rsid w:val="00F81DE3"/>
    <w:rsid w:val="00F8201F"/>
    <w:rsid w:val="00F834E8"/>
    <w:rsid w:val="00F8357F"/>
    <w:rsid w:val="00F847B4"/>
    <w:rsid w:val="00F84D6B"/>
    <w:rsid w:val="00F85EB1"/>
    <w:rsid w:val="00F8630C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3C17"/>
    <w:rsid w:val="00F9426B"/>
    <w:rsid w:val="00F94B54"/>
    <w:rsid w:val="00F954B5"/>
    <w:rsid w:val="00F957E9"/>
    <w:rsid w:val="00F95F0B"/>
    <w:rsid w:val="00F96380"/>
    <w:rsid w:val="00F96D35"/>
    <w:rsid w:val="00F96D74"/>
    <w:rsid w:val="00FA04B0"/>
    <w:rsid w:val="00FA0E83"/>
    <w:rsid w:val="00FA177B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D24"/>
    <w:rsid w:val="00FA5326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4D1"/>
    <w:rsid w:val="00FB281A"/>
    <w:rsid w:val="00FB2DDC"/>
    <w:rsid w:val="00FB37FC"/>
    <w:rsid w:val="00FB388E"/>
    <w:rsid w:val="00FB3D53"/>
    <w:rsid w:val="00FB4162"/>
    <w:rsid w:val="00FB43BF"/>
    <w:rsid w:val="00FB53ED"/>
    <w:rsid w:val="00FB5D65"/>
    <w:rsid w:val="00FB611A"/>
    <w:rsid w:val="00FB6978"/>
    <w:rsid w:val="00FB756F"/>
    <w:rsid w:val="00FB7657"/>
    <w:rsid w:val="00FB7923"/>
    <w:rsid w:val="00FB7DB0"/>
    <w:rsid w:val="00FC01F1"/>
    <w:rsid w:val="00FC0668"/>
    <w:rsid w:val="00FC0C13"/>
    <w:rsid w:val="00FC0D37"/>
    <w:rsid w:val="00FC10C4"/>
    <w:rsid w:val="00FC124C"/>
    <w:rsid w:val="00FC134F"/>
    <w:rsid w:val="00FC156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784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66DE"/>
    <w:rsid w:val="00FD71F3"/>
    <w:rsid w:val="00FD77CB"/>
    <w:rsid w:val="00FE0281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27E"/>
    <w:rsid w:val="00FE3423"/>
    <w:rsid w:val="00FE4B7D"/>
    <w:rsid w:val="00FE4E3F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0F1"/>
    <w:rsid w:val="00FE7969"/>
    <w:rsid w:val="00FE7F3A"/>
    <w:rsid w:val="00FF070B"/>
    <w:rsid w:val="00FF0902"/>
    <w:rsid w:val="00FF15AD"/>
    <w:rsid w:val="00FF1601"/>
    <w:rsid w:val="00FF18E6"/>
    <w:rsid w:val="00FF26A8"/>
    <w:rsid w:val="00FF288E"/>
    <w:rsid w:val="00FF2909"/>
    <w:rsid w:val="00FF296B"/>
    <w:rsid w:val="00FF29B0"/>
    <w:rsid w:val="00FF2D35"/>
    <w:rsid w:val="00FF2E13"/>
    <w:rsid w:val="00FF3119"/>
    <w:rsid w:val="00FF3671"/>
    <w:rsid w:val="00FF3D5A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85FD1F7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6FA1B10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4C1F7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86339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3922A20E-24CE-4C65-B81A-6826DACE3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arCar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EditorsNoteCarCar">
    <w:name w:val="Editor's Note Car Car"/>
    <w:link w:val="EditorsNote"/>
    <w:qFormat/>
    <w:rsid w:val="00DA2183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4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243</TotalTime>
  <Pages>7</Pages>
  <Words>2386</Words>
  <Characters>11847</Characters>
  <Application>Microsoft Office Word</Application>
  <DocSecurity>0</DocSecurity>
  <Lines>98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107</cp:revision>
  <cp:lastPrinted>2021-10-12T19:12:00Z</cp:lastPrinted>
  <dcterms:created xsi:type="dcterms:W3CDTF">2023-02-17T15:35:00Z</dcterms:created>
  <dcterms:modified xsi:type="dcterms:W3CDTF">2023-04-10T15:30:00Z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